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DF726" w14:textId="77B3A023" w:rsidR="005E6C8B" w:rsidRPr="00143EEA" w:rsidRDefault="005E6C8B" w:rsidP="005E6C8B">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DC3080" w:rsidRPr="00DC3080">
        <w:rPr>
          <w:rFonts w:cs="Arial"/>
          <w:b/>
          <w:bCs/>
          <w:color w:val="000000"/>
          <w:sz w:val="28"/>
          <w:szCs w:val="28"/>
        </w:rPr>
        <w:t>R3-233036</w:t>
      </w:r>
    </w:p>
    <w:p w14:paraId="5BEF5A33" w14:textId="77777777" w:rsidR="005E6C8B" w:rsidRDefault="005E6C8B" w:rsidP="005E6C8B">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086437DD" w14:textId="77777777" w:rsidR="005E6C8B" w:rsidRPr="00015561" w:rsidRDefault="005E6C8B" w:rsidP="005E6C8B">
      <w:pPr>
        <w:pStyle w:val="BodyText"/>
        <w:rPr>
          <w:noProof/>
        </w:rPr>
      </w:pPr>
    </w:p>
    <w:p w14:paraId="07BFCAE4" w14:textId="77777777" w:rsidR="005E6C8B" w:rsidRPr="005512C9" w:rsidRDefault="005E6C8B" w:rsidP="005E6C8B">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Pr="008F0E22">
        <w:rPr>
          <w:rFonts w:cs="Arial"/>
          <w:b/>
          <w:bCs/>
          <w:color w:val="000000"/>
          <w:sz w:val="24"/>
          <w:szCs w:val="24"/>
          <w:lang w:val="en-US"/>
        </w:rPr>
        <w:t>1</w:t>
      </w:r>
      <w:r>
        <w:rPr>
          <w:rFonts w:cs="Arial"/>
          <w:b/>
          <w:bCs/>
          <w:color w:val="000000"/>
          <w:sz w:val="24"/>
          <w:szCs w:val="24"/>
          <w:lang w:val="en-US"/>
        </w:rPr>
        <w:t>2.2.2.2</w:t>
      </w:r>
    </w:p>
    <w:p w14:paraId="4DEED8AA" w14:textId="5BEEDE5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644186">
        <w:rPr>
          <w:rFonts w:cs="Arial"/>
          <w:b/>
          <w:bCs/>
          <w:color w:val="000000"/>
          <w:sz w:val="24"/>
          <w:szCs w:val="24"/>
          <w:lang w:val="en-US"/>
        </w:rPr>
        <w:t>, ZTE</w:t>
      </w:r>
      <w:r w:rsidR="00A814E1">
        <w:rPr>
          <w:rFonts w:cs="Arial"/>
          <w:b/>
          <w:bCs/>
          <w:color w:val="000000"/>
          <w:sz w:val="24"/>
          <w:szCs w:val="24"/>
          <w:lang w:val="en-US"/>
        </w:rPr>
        <w:t xml:space="preserve">, </w:t>
      </w:r>
      <w:r w:rsidR="00A5267F">
        <w:rPr>
          <w:rFonts w:cs="Arial"/>
          <w:b/>
          <w:bCs/>
          <w:color w:val="000000"/>
          <w:sz w:val="24"/>
          <w:szCs w:val="24"/>
          <w:lang w:val="en-US"/>
        </w:rPr>
        <w:t>S</w:t>
      </w:r>
      <w:r w:rsidR="00383FA5">
        <w:rPr>
          <w:rFonts w:cs="Arial"/>
          <w:b/>
          <w:bCs/>
          <w:color w:val="000000"/>
          <w:sz w:val="24"/>
          <w:szCs w:val="24"/>
          <w:lang w:val="en-US"/>
        </w:rPr>
        <w:t>amsung</w:t>
      </w:r>
      <w:r w:rsidR="0053427F">
        <w:rPr>
          <w:rFonts w:cs="Arial"/>
          <w:b/>
          <w:bCs/>
          <w:color w:val="000000"/>
          <w:sz w:val="24"/>
          <w:szCs w:val="24"/>
          <w:lang w:val="en-US"/>
        </w:rPr>
        <w:t xml:space="preserve">, </w:t>
      </w:r>
      <w:r w:rsidR="0053427F" w:rsidRPr="0053427F">
        <w:rPr>
          <w:rFonts w:cs="Arial"/>
          <w:b/>
          <w:bCs/>
          <w:color w:val="000000"/>
          <w:sz w:val="24"/>
          <w:szCs w:val="24"/>
          <w:lang w:val="en-US"/>
        </w:rPr>
        <w:t>Nokia, Nokia Shanghai Bell</w:t>
      </w:r>
    </w:p>
    <w:p w14:paraId="5EFAD5A3" w14:textId="71F76EB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31917">
        <w:rPr>
          <w:rFonts w:cs="Arial"/>
          <w:b/>
          <w:bCs/>
          <w:color w:val="000000"/>
          <w:sz w:val="24"/>
          <w:szCs w:val="24"/>
          <w:lang w:val="en-US"/>
        </w:rPr>
        <w:t xml:space="preserve">Discussion on transferring </w:t>
      </w:r>
      <w:r w:rsidR="003445CA">
        <w:rPr>
          <w:rFonts w:cs="Arial"/>
          <w:b/>
          <w:bCs/>
          <w:color w:val="000000"/>
          <w:sz w:val="24"/>
          <w:szCs w:val="24"/>
          <w:lang w:val="en-US"/>
        </w:rPr>
        <w:t>visited cell</w:t>
      </w:r>
      <w:r w:rsidR="000E2D56">
        <w:rPr>
          <w:rFonts w:cs="Arial"/>
          <w:b/>
          <w:bCs/>
          <w:color w:val="000000"/>
          <w:sz w:val="24"/>
          <w:szCs w:val="24"/>
          <w:lang w:val="en-US"/>
        </w:rPr>
        <w:t xml:space="preserve"> list</w:t>
      </w:r>
      <w:r w:rsidR="00831917">
        <w:rPr>
          <w:rFonts w:cs="Arial"/>
          <w:b/>
          <w:bCs/>
          <w:color w:val="000000"/>
          <w:sz w:val="24"/>
          <w:szCs w:val="24"/>
          <w:lang w:val="en-US"/>
        </w:rPr>
        <w:t xml:space="preserve"> to old NG-RAN node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261D38EF" w:rsidR="00C91D10" w:rsidRDefault="000C426E" w:rsidP="00D14C4D">
      <w:pPr>
        <w:spacing w:after="0" w:line="240" w:lineRule="exact"/>
        <w:rPr>
          <w:rFonts w:cs="Arial"/>
          <w:lang w:eastAsia="zh-CN"/>
        </w:rPr>
      </w:pPr>
      <w:r>
        <w:rPr>
          <w:rFonts w:cs="Arial"/>
          <w:lang w:eastAsia="zh-CN"/>
        </w:rPr>
        <w:t xml:space="preserve">In the </w:t>
      </w:r>
      <w:r w:rsidR="00B01283">
        <w:rPr>
          <w:rFonts w:cs="Arial"/>
          <w:lang w:eastAsia="zh-CN"/>
        </w:rPr>
        <w:t>previous</w:t>
      </w:r>
      <w:r>
        <w:rPr>
          <w:rFonts w:cs="Arial"/>
          <w:lang w:eastAsia="zh-CN"/>
        </w:rPr>
        <w:t xml:space="preserve"> RAN3 meeting, the following </w:t>
      </w:r>
      <w:r w:rsidR="004C7AD9">
        <w:rPr>
          <w:rFonts w:cs="Arial"/>
          <w:lang w:eastAsia="zh-CN"/>
        </w:rPr>
        <w:t xml:space="preserve">possible </w:t>
      </w:r>
      <w:r>
        <w:rPr>
          <w:rFonts w:cs="Arial"/>
          <w:lang w:eastAsia="zh-CN"/>
        </w:rPr>
        <w:t xml:space="preserve">MDT </w:t>
      </w:r>
      <w:r w:rsidR="00C341C3">
        <w:rPr>
          <w:rFonts w:cs="Arial"/>
          <w:lang w:eastAsia="zh-CN"/>
        </w:rPr>
        <w:t>related enhancements have been raised</w:t>
      </w:r>
      <w:r w:rsidR="00BE3C91">
        <w:rPr>
          <w:rFonts w:cs="Arial"/>
          <w:lang w:eastAsia="zh-CN"/>
        </w:rPr>
        <w:t xml:space="preserve">. In this paper, we further </w:t>
      </w:r>
      <w:r w:rsidR="007024DB">
        <w:rPr>
          <w:rFonts w:cs="Arial"/>
          <w:lang w:eastAsia="zh-CN"/>
        </w:rPr>
        <w:t xml:space="preserve">discuss the issue </w:t>
      </w:r>
      <w:r w:rsidR="00831917">
        <w:rPr>
          <w:rFonts w:cs="Arial"/>
          <w:lang w:eastAsia="zh-CN"/>
        </w:rPr>
        <w:t xml:space="preserve">related to </w:t>
      </w:r>
      <w:r w:rsidR="004C7AD9">
        <w:rPr>
          <w:rFonts w:cs="Arial"/>
          <w:lang w:eastAsia="zh-CN"/>
        </w:rPr>
        <w:t xml:space="preserve">transferring the </w:t>
      </w:r>
      <w:r w:rsidR="00831917">
        <w:rPr>
          <w:rFonts w:cs="Arial"/>
          <w:lang w:eastAsia="zh-CN"/>
        </w:rPr>
        <w:t xml:space="preserve">logged UE trajectory information report back to the old NG-RAN node. </w:t>
      </w:r>
      <w:r w:rsidR="00A9357B">
        <w:rPr>
          <w:rFonts w:cs="Arial"/>
          <w:lang w:eastAsia="zh-CN"/>
        </w:rPr>
        <w:t xml:space="preserve"> </w:t>
      </w:r>
    </w:p>
    <w:p w14:paraId="66B992EE" w14:textId="78469BA2" w:rsidR="00C341C3" w:rsidRDefault="00C341C3"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C341C3" w14:paraId="486ABCF5" w14:textId="77777777" w:rsidTr="00C341C3">
        <w:tc>
          <w:tcPr>
            <w:tcW w:w="9855" w:type="dxa"/>
          </w:tcPr>
          <w:p w14:paraId="41DFDC78" w14:textId="77777777" w:rsidR="00C341C3" w:rsidRPr="00F34506" w:rsidRDefault="00C341C3" w:rsidP="00C341C3">
            <w:pPr>
              <w:pStyle w:val="ListParagraph3"/>
              <w:spacing w:after="120"/>
              <w:ind w:left="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P</w:t>
            </w:r>
            <w:r w:rsidRPr="00F34506">
              <w:rPr>
                <w:rFonts w:ascii="Calibri" w:eastAsia="等线" w:hAnsi="Calibri" w:cs="Calibri"/>
                <w:i/>
                <w:color w:val="FF0000"/>
                <w:kern w:val="2"/>
                <w:sz w:val="16"/>
                <w:szCs w:val="16"/>
                <w:lang w:eastAsia="en-US"/>
              </w:rPr>
              <w:t>otential MDT enhancement related issues as follows, need more time to discuss the details and potential standar</w:t>
            </w:r>
            <w:r>
              <w:rPr>
                <w:rFonts w:ascii="Calibri" w:eastAsia="等线" w:hAnsi="Calibri" w:cs="Calibri"/>
                <w:i/>
                <w:color w:val="FF0000"/>
                <w:kern w:val="2"/>
                <w:sz w:val="16"/>
                <w:szCs w:val="16"/>
                <w:lang w:eastAsia="en-US"/>
              </w:rPr>
              <w:t>d impacts, coordination with RAN2/SA</w:t>
            </w:r>
            <w:r w:rsidRPr="00F34506">
              <w:rPr>
                <w:rFonts w:ascii="Calibri" w:eastAsia="等线" w:hAnsi="Calibri" w:cs="Calibri"/>
                <w:i/>
                <w:color w:val="FF0000"/>
                <w:kern w:val="2"/>
                <w:sz w:val="16"/>
                <w:szCs w:val="16"/>
                <w:lang w:eastAsia="en-US"/>
              </w:rPr>
              <w:t>5 if needed:</w:t>
            </w:r>
          </w:p>
          <w:p w14:paraId="4419BCCA" w14:textId="77777777" w:rsidR="00C341C3" w:rsidRPr="00F34506"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F34506">
              <w:rPr>
                <w:rFonts w:ascii="Calibri" w:eastAsia="等线" w:hAnsi="Calibri" w:cs="Calibri"/>
                <w:i/>
                <w:color w:val="FF0000"/>
                <w:kern w:val="2"/>
                <w:sz w:val="16"/>
                <w:szCs w:val="16"/>
                <w:lang w:eastAsia="en-US"/>
              </w:rPr>
              <w:t xml:space="preserve">enhance the </w:t>
            </w:r>
            <w:proofErr w:type="spellStart"/>
            <w:r w:rsidRPr="00F34506">
              <w:rPr>
                <w:rFonts w:ascii="Calibri" w:eastAsia="等线" w:hAnsi="Calibri" w:cs="Calibri"/>
                <w:i/>
                <w:color w:val="FF0000"/>
                <w:kern w:val="2"/>
                <w:sz w:val="16"/>
                <w:szCs w:val="16"/>
                <w:lang w:eastAsia="en-US"/>
              </w:rPr>
              <w:t>mdt</w:t>
            </w:r>
            <w:proofErr w:type="spellEnd"/>
            <w:r w:rsidRPr="00F34506">
              <w:rPr>
                <w:rFonts w:ascii="Calibri" w:eastAsia="等线" w:hAnsi="Calibri" w:cs="Calibri"/>
                <w:i/>
                <w:color w:val="FF0000"/>
                <w:kern w:val="2"/>
                <w:sz w:val="16"/>
                <w:szCs w:val="16"/>
                <w:lang w:eastAsia="en-US"/>
              </w:rPr>
              <w:t xml:space="preserve"> procedure to solve the issue how to support the consecutive ai/ml data collection for the certain time-series ai/ml model.</w:t>
            </w:r>
          </w:p>
          <w:p w14:paraId="2A6C5904" w14:textId="77777777" w:rsidR="00C341C3" w:rsidRPr="00A9357B"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highlight w:val="green"/>
                <w:lang w:eastAsia="en-US"/>
              </w:rPr>
            </w:pPr>
            <w:r w:rsidRPr="00A9357B">
              <w:rPr>
                <w:rFonts w:ascii="Calibri" w:eastAsia="等线" w:hAnsi="Calibri" w:cs="Calibri"/>
                <w:i/>
                <w:color w:val="FF0000"/>
                <w:kern w:val="2"/>
                <w:sz w:val="16"/>
                <w:szCs w:val="16"/>
                <w:highlight w:val="green"/>
                <w:lang w:eastAsia="en-US"/>
              </w:rPr>
              <w:t xml:space="preserve">how the source ng-ran node obtains logged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trajectory information when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enters </w:t>
            </w:r>
            <w:proofErr w:type="spellStart"/>
            <w:r w:rsidRPr="00A9357B">
              <w:rPr>
                <w:rFonts w:ascii="Calibri" w:eastAsia="等线" w:hAnsi="Calibri" w:cs="Calibri"/>
                <w:i/>
                <w:color w:val="FF0000"/>
                <w:kern w:val="2"/>
                <w:sz w:val="16"/>
                <w:szCs w:val="16"/>
                <w:highlight w:val="green"/>
                <w:lang w:eastAsia="en-US"/>
              </w:rPr>
              <w:t>rrc</w:t>
            </w:r>
            <w:proofErr w:type="spellEnd"/>
            <w:r w:rsidRPr="00A9357B">
              <w:rPr>
                <w:rFonts w:ascii="Calibri" w:eastAsia="等线" w:hAnsi="Calibri" w:cs="Calibri"/>
                <w:i/>
                <w:color w:val="FF0000"/>
                <w:kern w:val="2"/>
                <w:sz w:val="16"/>
                <w:szCs w:val="16"/>
                <w:highlight w:val="green"/>
                <w:lang w:eastAsia="en-US"/>
              </w:rPr>
              <w:t xml:space="preserve"> connected state and reports to the new ng-ran node.</w:t>
            </w:r>
          </w:p>
          <w:p w14:paraId="199FBACF" w14:textId="77777777" w:rsidR="00C341C3" w:rsidRPr="00BE3C91"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BE3C91">
              <w:rPr>
                <w:rFonts w:ascii="Calibri" w:eastAsia="等线" w:hAnsi="Calibri" w:cs="Calibri"/>
                <w:i/>
                <w:color w:val="FF0000"/>
                <w:kern w:val="2"/>
                <w:sz w:val="16"/>
                <w:szCs w:val="16"/>
                <w:lang w:eastAsia="en-US"/>
              </w:rPr>
              <w:t xml:space="preserve">how to enable a more granular selection of </w:t>
            </w:r>
            <w:proofErr w:type="spellStart"/>
            <w:r w:rsidRPr="00BE3C91">
              <w:rPr>
                <w:rFonts w:ascii="Calibri" w:eastAsia="等线" w:hAnsi="Calibri" w:cs="Calibri"/>
                <w:i/>
                <w:color w:val="FF0000"/>
                <w:kern w:val="2"/>
                <w:sz w:val="16"/>
                <w:szCs w:val="16"/>
                <w:lang w:eastAsia="en-US"/>
              </w:rPr>
              <w:t>ues</w:t>
            </w:r>
            <w:proofErr w:type="spellEnd"/>
            <w:r w:rsidRPr="00BE3C91">
              <w:rPr>
                <w:rFonts w:ascii="Calibri" w:eastAsia="等线" w:hAnsi="Calibri" w:cs="Calibri"/>
                <w:i/>
                <w:color w:val="FF0000"/>
                <w:kern w:val="2"/>
                <w:sz w:val="16"/>
                <w:szCs w:val="16"/>
                <w:lang w:eastAsia="en-US"/>
              </w:rPr>
              <w:t xml:space="preserve"> based on enhanced </w:t>
            </w:r>
            <w:proofErr w:type="spellStart"/>
            <w:r w:rsidRPr="00BE3C91">
              <w:rPr>
                <w:rFonts w:ascii="Calibri" w:eastAsia="等线" w:hAnsi="Calibri" w:cs="Calibri"/>
                <w:i/>
                <w:color w:val="FF0000"/>
                <w:kern w:val="2"/>
                <w:sz w:val="16"/>
                <w:szCs w:val="16"/>
                <w:lang w:eastAsia="en-US"/>
              </w:rPr>
              <w:t>mdt</w:t>
            </w:r>
            <w:proofErr w:type="spellEnd"/>
            <w:r w:rsidRPr="00BE3C91">
              <w:rPr>
                <w:rFonts w:ascii="Calibri" w:eastAsia="等线" w:hAnsi="Calibri" w:cs="Calibri"/>
                <w:i/>
                <w:color w:val="FF0000"/>
                <w:kern w:val="2"/>
                <w:sz w:val="16"/>
                <w:szCs w:val="16"/>
                <w:lang w:eastAsia="en-US"/>
              </w:rPr>
              <w:t xml:space="preserve"> configuration information in </w:t>
            </w:r>
            <w:proofErr w:type="gramStart"/>
            <w:r w:rsidRPr="00BE3C91">
              <w:rPr>
                <w:rFonts w:ascii="Calibri" w:eastAsia="等线" w:hAnsi="Calibri" w:cs="Calibri"/>
                <w:i/>
                <w:color w:val="FF0000"/>
                <w:kern w:val="2"/>
                <w:sz w:val="16"/>
                <w:szCs w:val="16"/>
                <w:lang w:eastAsia="en-US"/>
              </w:rPr>
              <w:t>management based</w:t>
            </w:r>
            <w:proofErr w:type="gramEnd"/>
            <w:r w:rsidRPr="00BE3C91">
              <w:rPr>
                <w:rFonts w:ascii="Calibri" w:eastAsia="等线" w:hAnsi="Calibri" w:cs="Calibri"/>
                <w:i/>
                <w:color w:val="FF0000"/>
                <w:kern w:val="2"/>
                <w:sz w:val="16"/>
                <w:szCs w:val="16"/>
                <w:lang w:eastAsia="en-US"/>
              </w:rPr>
              <w:t xml:space="preserve"> MDT</w:t>
            </w:r>
          </w:p>
          <w:p w14:paraId="185322CC" w14:textId="1FCE4E33" w:rsidR="00C341C3" w:rsidRDefault="00C341C3" w:rsidP="00BE3C91">
            <w:pPr>
              <w:pStyle w:val="ListParagraph3"/>
              <w:numPr>
                <w:ilvl w:val="0"/>
                <w:numId w:val="23"/>
              </w:numPr>
              <w:overflowPunct w:val="0"/>
              <w:autoSpaceDE w:val="0"/>
              <w:adjustRightInd w:val="0"/>
              <w:spacing w:after="120"/>
              <w:textAlignment w:val="baseline"/>
              <w:rPr>
                <w:rFonts w:cs="Arial"/>
              </w:rPr>
            </w:pPr>
            <w:r w:rsidRPr="00BE3C91">
              <w:rPr>
                <w:rFonts w:ascii="Calibri" w:eastAsia="等线" w:hAnsi="Calibri" w:cs="Calibri"/>
                <w:i/>
                <w:color w:val="FF0000"/>
                <w:kern w:val="2"/>
                <w:sz w:val="16"/>
                <w:szCs w:val="16"/>
                <w:lang w:eastAsia="en-US"/>
              </w:rPr>
              <w:t>how to map ai/ml feedback information to ai/ml actions and report them over MDT</w:t>
            </w:r>
          </w:p>
        </w:tc>
      </w:tr>
    </w:tbl>
    <w:p w14:paraId="47CD9AA0" w14:textId="77777777" w:rsidR="00C341C3" w:rsidRDefault="00C341C3"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601A56F7" w14:textId="307CF946" w:rsidR="00B851F4" w:rsidRDefault="00E0227D" w:rsidP="0010669C">
      <w:r>
        <w:t xml:space="preserve">According to the discussion so far, for the sake of mobility optimization, a </w:t>
      </w:r>
      <w:proofErr w:type="spellStart"/>
      <w:r>
        <w:t>gNB</w:t>
      </w:r>
      <w:proofErr w:type="spellEnd"/>
      <w:r>
        <w:t xml:space="preserve"> can predict the future UE trajectory using an AI model trained by OAM or </w:t>
      </w:r>
      <w:proofErr w:type="spellStart"/>
      <w:r>
        <w:t>gNB</w:t>
      </w:r>
      <w:proofErr w:type="spellEnd"/>
      <w:r>
        <w:t xml:space="preserve"> itself. Besides, during handover procedure, the source </w:t>
      </w:r>
      <w:proofErr w:type="spellStart"/>
      <w:r>
        <w:t>gNB</w:t>
      </w:r>
      <w:proofErr w:type="spellEnd"/>
      <w:r>
        <w:t xml:space="preserve"> can provide the UE trajectory prediction result in the HANDOVER REQUEST message to the target </w:t>
      </w:r>
      <w:proofErr w:type="spellStart"/>
      <w:r>
        <w:t>gNB</w:t>
      </w:r>
      <w:proofErr w:type="spellEnd"/>
      <w:r>
        <w:t xml:space="preserve">. </w:t>
      </w:r>
    </w:p>
    <w:p w14:paraId="7A99C353" w14:textId="48F32158" w:rsidR="00A82C10" w:rsidRDefault="00A82C10" w:rsidP="00A82C10">
      <w:pPr>
        <w:pStyle w:val="Observation"/>
      </w:pPr>
      <w:bookmarkStart w:id="0" w:name="_Toc130910815"/>
      <w:bookmarkStart w:id="1" w:name="_Toc130912566"/>
      <w:bookmarkStart w:id="2" w:name="_Toc131064031"/>
      <w:bookmarkStart w:id="3" w:name="_Toc131753721"/>
      <w:bookmarkStart w:id="4" w:name="_Toc134778476"/>
      <w:bookmarkStart w:id="5" w:name="_Toc134778743"/>
      <w:r>
        <w:t xml:space="preserve">RAN3 has agreed to support </w:t>
      </w:r>
      <w:proofErr w:type="spellStart"/>
      <w:r>
        <w:t>gNB</w:t>
      </w:r>
      <w:proofErr w:type="spellEnd"/>
      <w:r>
        <w:t xml:space="preserve"> (e.g., source </w:t>
      </w:r>
      <w:proofErr w:type="spellStart"/>
      <w:r>
        <w:t>gNB</w:t>
      </w:r>
      <w:proofErr w:type="spellEnd"/>
      <w:r>
        <w:t xml:space="preserve">) to train an AI model that predicts the future UE trajectory which can be further provided to the neighbor </w:t>
      </w:r>
      <w:proofErr w:type="spellStart"/>
      <w:r>
        <w:t>gNB</w:t>
      </w:r>
      <w:proofErr w:type="spellEnd"/>
      <w:r>
        <w:t xml:space="preserve"> during handover procedure.</w:t>
      </w:r>
      <w:bookmarkEnd w:id="0"/>
      <w:bookmarkEnd w:id="1"/>
      <w:bookmarkEnd w:id="2"/>
      <w:bookmarkEnd w:id="3"/>
      <w:bookmarkEnd w:id="4"/>
      <w:bookmarkEnd w:id="5"/>
    </w:p>
    <w:p w14:paraId="75E348DB" w14:textId="77777777" w:rsidR="007B5EC9" w:rsidRDefault="007B5EC9" w:rsidP="00381838"/>
    <w:p w14:paraId="6B9C3D7A" w14:textId="5B57ADFE" w:rsidR="00381838" w:rsidRDefault="00381838" w:rsidP="00381838">
      <w:r>
        <w:t xml:space="preserve">For a </w:t>
      </w:r>
      <w:proofErr w:type="spellStart"/>
      <w:r>
        <w:t>gNB</w:t>
      </w:r>
      <w:proofErr w:type="spellEnd"/>
      <w:r>
        <w:t xml:space="preserve"> to properly train an AI model to predict the </w:t>
      </w:r>
      <w:r w:rsidR="00FB4E85">
        <w:t xml:space="preserve">future </w:t>
      </w:r>
      <w:r>
        <w:t xml:space="preserve">UE trajectory </w:t>
      </w:r>
      <w:r w:rsidR="00FB4E85">
        <w:t>intra-</w:t>
      </w:r>
      <w:proofErr w:type="spellStart"/>
      <w:r w:rsidR="00FB4E85">
        <w:t>gNB</w:t>
      </w:r>
      <w:proofErr w:type="spellEnd"/>
      <w:r w:rsidR="00FB4E85">
        <w:t xml:space="preserve"> or inter-</w:t>
      </w:r>
      <w:proofErr w:type="spellStart"/>
      <w:r w:rsidR="00FB4E85">
        <w:t>gNB</w:t>
      </w:r>
      <w:proofErr w:type="spellEnd"/>
      <w:r>
        <w:t xml:space="preserve"> (the prediction result can be transferred during handover procedure), the training data set should include the actual UE trajectory </w:t>
      </w:r>
      <w:r w:rsidR="00FB4E85">
        <w:t>in the future</w:t>
      </w:r>
      <w:r>
        <w:t xml:space="preserve">. </w:t>
      </w:r>
    </w:p>
    <w:p w14:paraId="73A99CAA" w14:textId="68997240" w:rsidR="00B851F4" w:rsidRDefault="001946C1" w:rsidP="0010669C">
      <w:r w:rsidRPr="001946C1">
        <w:t xml:space="preserve">In addition, during the AI model validation/test phase before AI model deployment (as agreed in TR 37.817), </w:t>
      </w:r>
      <w:proofErr w:type="spellStart"/>
      <w:r w:rsidRPr="001946C1">
        <w:t>gNB</w:t>
      </w:r>
      <w:proofErr w:type="spellEnd"/>
      <w:r w:rsidRPr="001946C1">
        <w:t xml:space="preserve"> can compare the actual UE trajectory with the prediction result to understand if the AI model has been properly trained before deploying. Similarly, after deploying a trained/validated/tested AI model, the actual UE trajectory can also be collected and compared to the prediction result as part of the AI model monitoring and trigger model retraining/update if necessary.</w:t>
      </w:r>
    </w:p>
    <w:p w14:paraId="3F59CAC0" w14:textId="563A4521" w:rsidR="007B5EC9" w:rsidRDefault="00BE19FD" w:rsidP="0010669C">
      <w:r>
        <w:t>A</w:t>
      </w:r>
      <w:r w:rsidR="007B5EC9">
        <w:t xml:space="preserve">s common sense among companies, how to use the collected </w:t>
      </w:r>
      <w:r w:rsidR="00D179EF">
        <w:t xml:space="preserve">information, e.g., as training input or feedback, is upon </w:t>
      </w:r>
      <w:proofErr w:type="spellStart"/>
      <w:r w:rsidR="00D179EF">
        <w:t>gNB</w:t>
      </w:r>
      <w:proofErr w:type="spellEnd"/>
      <w:r w:rsidR="00D179EF">
        <w:t xml:space="preserve"> implementation without explicit indication in the signalling. </w:t>
      </w:r>
    </w:p>
    <w:p w14:paraId="484A7CBD" w14:textId="77777777" w:rsidR="00D96BB0" w:rsidRDefault="00D96BB0" w:rsidP="00D96BB0">
      <w:pPr>
        <w:pStyle w:val="Observation"/>
      </w:pPr>
      <w:bookmarkStart w:id="6" w:name="_Toc130910816"/>
      <w:bookmarkStart w:id="7" w:name="_Toc130912567"/>
      <w:bookmarkStart w:id="8" w:name="_Toc131064032"/>
      <w:bookmarkStart w:id="9" w:name="_Toc131753722"/>
      <w:bookmarkStart w:id="10" w:name="_Toc134778477"/>
      <w:bookmarkStart w:id="11" w:name="_Toc134778744"/>
      <w:r>
        <w:t>To properly train an AI model predicting future UE trajectory at given cells, the measured UE trajectory at those give cells is required as part of the training data.</w:t>
      </w:r>
      <w:bookmarkEnd w:id="6"/>
      <w:bookmarkEnd w:id="7"/>
      <w:bookmarkEnd w:id="8"/>
      <w:bookmarkEnd w:id="9"/>
      <w:bookmarkEnd w:id="10"/>
      <w:bookmarkEnd w:id="11"/>
      <w:r>
        <w:t xml:space="preserve"> </w:t>
      </w:r>
    </w:p>
    <w:p w14:paraId="6CA036D9" w14:textId="77777777" w:rsidR="00D96BB0" w:rsidRDefault="00D96BB0" w:rsidP="00D96BB0">
      <w:pPr>
        <w:pStyle w:val="Observation"/>
      </w:pPr>
      <w:bookmarkStart w:id="12" w:name="_Toc130910817"/>
      <w:bookmarkStart w:id="13" w:name="_Toc130912568"/>
      <w:bookmarkStart w:id="14" w:name="_Toc131064033"/>
      <w:bookmarkStart w:id="15" w:name="_Toc131753723"/>
      <w:bookmarkStart w:id="16" w:name="_Toc134778478"/>
      <w:bookmarkStart w:id="17" w:name="_Toc134778745"/>
      <w:proofErr w:type="gramStart"/>
      <w:r>
        <w:t>In order to</w:t>
      </w:r>
      <w:proofErr w:type="gramEnd"/>
      <w:r>
        <w:t xml:space="preserve"> validate/test/monitor the AI model predicting future UE trajectory at given cells, </w:t>
      </w:r>
      <w:proofErr w:type="spellStart"/>
      <w:r>
        <w:t>gNB</w:t>
      </w:r>
      <w:proofErr w:type="spellEnd"/>
      <w:r>
        <w:t xml:space="preserve"> needs to compare the predicted UE trajectory with the measured UE trajectory at given cells.</w:t>
      </w:r>
      <w:bookmarkEnd w:id="12"/>
      <w:bookmarkEnd w:id="13"/>
      <w:bookmarkEnd w:id="14"/>
      <w:bookmarkEnd w:id="15"/>
      <w:bookmarkEnd w:id="16"/>
      <w:bookmarkEnd w:id="17"/>
      <w:r>
        <w:t xml:space="preserve"> </w:t>
      </w:r>
    </w:p>
    <w:p w14:paraId="0FC21C08" w14:textId="77777777" w:rsidR="001946C1" w:rsidRDefault="001946C1" w:rsidP="0010669C"/>
    <w:p w14:paraId="35F7DF40" w14:textId="6D871E7D" w:rsidR="0010669C" w:rsidRDefault="0010669C" w:rsidP="0010669C">
      <w:r>
        <w:t>In legacy, a NG-RAN node may transfer the UE from RRC connected state to RRC Inactive/Idle state due to no UL/DL traffic. After UE enters RRC Inactive/Idle state, UE may perform cell reselection camping on different cells, and network will no longer know the actual UE trajectory.</w:t>
      </w:r>
    </w:p>
    <w:p w14:paraId="1EC9A5D1" w14:textId="69A0CF3F" w:rsidR="00960C7B" w:rsidRDefault="00960C7B" w:rsidP="0047354F">
      <w:r>
        <w:t xml:space="preserve">If the old NG-RAN node has made some prediction about the UE trajectory before transferring the UE from RRC connected state to RRC Inactive/Idle state, the old NG-RAN node could be interested to know the actual </w:t>
      </w:r>
      <w:r>
        <w:lastRenderedPageBreak/>
        <w:t xml:space="preserve">UE trajectory logged by UE in RRC Inactive/Idle state to determine if the previous prediction was accurate and retrain the AI model if needed. </w:t>
      </w:r>
    </w:p>
    <w:p w14:paraId="593B9387" w14:textId="77777777" w:rsidR="001E7A50" w:rsidRDefault="001E7A50" w:rsidP="0047354F"/>
    <w:p w14:paraId="4F827FCB" w14:textId="77777777" w:rsidR="00B01283" w:rsidRDefault="00B01283" w:rsidP="0047354F"/>
    <w:p w14:paraId="2A4B6654" w14:textId="77777777" w:rsidR="00B01283" w:rsidRDefault="00B01283" w:rsidP="00B01283">
      <w:pPr>
        <w:jc w:val="center"/>
      </w:pPr>
      <w:r>
        <w:rPr>
          <w:noProof/>
        </w:rPr>
        <w:drawing>
          <wp:inline distT="0" distB="0" distL="0" distR="0" wp14:anchorId="3170F224" wp14:editId="5506131D">
            <wp:extent cx="3657600" cy="2212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2583" cy="2227469"/>
                    </a:xfrm>
                    <a:prstGeom prst="rect">
                      <a:avLst/>
                    </a:prstGeom>
                  </pic:spPr>
                </pic:pic>
              </a:graphicData>
            </a:graphic>
          </wp:inline>
        </w:drawing>
      </w:r>
    </w:p>
    <w:p w14:paraId="29A170CB" w14:textId="77777777" w:rsidR="00B01283" w:rsidRDefault="00B01283" w:rsidP="00B01283">
      <w:pPr>
        <w:jc w:val="center"/>
        <w:rPr>
          <w:b/>
          <w:bCs/>
        </w:rPr>
      </w:pPr>
      <w:r w:rsidRPr="009806EA">
        <w:rPr>
          <w:b/>
          <w:bCs/>
        </w:rPr>
        <w:t xml:space="preserve">Figure </w:t>
      </w:r>
      <w:r>
        <w:rPr>
          <w:b/>
          <w:bCs/>
        </w:rPr>
        <w:t>2</w:t>
      </w:r>
      <w:r w:rsidRPr="009806EA">
        <w:rPr>
          <w:b/>
          <w:bCs/>
        </w:rPr>
        <w:t>:</w:t>
      </w:r>
      <w:r>
        <w:rPr>
          <w:b/>
          <w:bCs/>
        </w:rPr>
        <w:t xml:space="preserve"> Exemplary scenario wherein the </w:t>
      </w:r>
      <w:proofErr w:type="spellStart"/>
      <w:r>
        <w:rPr>
          <w:b/>
          <w:bCs/>
        </w:rPr>
        <w:t>gNB</w:t>
      </w:r>
      <w:proofErr w:type="spellEnd"/>
      <w:r>
        <w:rPr>
          <w:b/>
          <w:bCs/>
        </w:rPr>
        <w:t xml:space="preserve"> has made UE trajectory prediction and then sends UE to RRC Inactive/Idle </w:t>
      </w:r>
      <w:r w:rsidRPr="009806EA">
        <w:rPr>
          <w:b/>
          <w:bCs/>
        </w:rPr>
        <w:t xml:space="preserve"> </w:t>
      </w:r>
    </w:p>
    <w:p w14:paraId="3335996B" w14:textId="4538033C" w:rsidR="00B01283" w:rsidRDefault="00B01283" w:rsidP="0047354F"/>
    <w:p w14:paraId="23C58C10" w14:textId="3A311452" w:rsidR="00FB4E85" w:rsidRDefault="00FB4E85" w:rsidP="00FB4E85">
      <w:pPr>
        <w:pStyle w:val="Observation"/>
      </w:pPr>
      <w:bookmarkStart w:id="18" w:name="_Toc130910818"/>
      <w:bookmarkStart w:id="19" w:name="_Toc130912569"/>
      <w:bookmarkStart w:id="20" w:name="_Toc131064034"/>
      <w:bookmarkStart w:id="21" w:name="_Toc131753724"/>
      <w:bookmarkStart w:id="22" w:name="_Toc134778479"/>
      <w:bookmarkStart w:id="23" w:name="_Toc134778746"/>
      <w:r>
        <w:t xml:space="preserve">In legacy, </w:t>
      </w:r>
      <w:bookmarkEnd w:id="18"/>
      <w:bookmarkEnd w:id="19"/>
      <w:r>
        <w:t xml:space="preserve">a </w:t>
      </w:r>
      <w:proofErr w:type="spellStart"/>
      <w:r>
        <w:t>gNB</w:t>
      </w:r>
      <w:proofErr w:type="spellEnd"/>
      <w:r>
        <w:t xml:space="preserve"> can no longer </w:t>
      </w:r>
      <w:r w:rsidR="003164A2">
        <w:t>measure UE trajectory if UE enters RRC inactive/idle.</w:t>
      </w:r>
      <w:bookmarkEnd w:id="20"/>
      <w:bookmarkEnd w:id="21"/>
      <w:bookmarkEnd w:id="22"/>
      <w:bookmarkEnd w:id="23"/>
      <w:r w:rsidR="003164A2">
        <w:t xml:space="preserve"> </w:t>
      </w:r>
    </w:p>
    <w:p w14:paraId="10E0FC93" w14:textId="26B73169" w:rsidR="001E7A50" w:rsidRDefault="001E7A50" w:rsidP="0047354F"/>
    <w:p w14:paraId="5CEF40E4" w14:textId="5DD3BD6E" w:rsidR="001E7A50" w:rsidRDefault="009E0FED" w:rsidP="0047354F">
      <w:r>
        <w:t>In the previous RAN3 meeting, it has been agreed to support cell level UE trajectory prediction.</w:t>
      </w:r>
      <w:r w:rsidR="00D652C9">
        <w:t xml:space="preserve"> </w:t>
      </w:r>
      <w:r w:rsidR="009874FA">
        <w:t>F</w:t>
      </w:r>
      <w:r w:rsidR="0041541D">
        <w:t>or</w:t>
      </w:r>
      <w:r w:rsidR="00F44E44">
        <w:t xml:space="preserve"> the sake of </w:t>
      </w:r>
      <w:r w:rsidR="009A125A">
        <w:t>monitoring the</w:t>
      </w:r>
      <w:r w:rsidR="001F22D6">
        <w:t xml:space="preserve"> previously made</w:t>
      </w:r>
      <w:r w:rsidR="009A125A">
        <w:t xml:space="preserve"> </w:t>
      </w:r>
      <w:r w:rsidR="001F22D6">
        <w:t xml:space="preserve">cell level UE trajectory prediction, it would be enough to send the list of cells that UE has </w:t>
      </w:r>
      <w:r w:rsidR="00D652C9">
        <w:t xml:space="preserve">camped on during RRC Inactive/Idle state back to the old </w:t>
      </w:r>
      <w:r w:rsidR="00F8392E">
        <w:t>NG-RAN node</w:t>
      </w:r>
      <w:r w:rsidR="009874FA">
        <w:t xml:space="preserve">. </w:t>
      </w:r>
    </w:p>
    <w:tbl>
      <w:tblPr>
        <w:tblStyle w:val="TableGrid"/>
        <w:tblW w:w="0" w:type="auto"/>
        <w:tblLook w:val="04A0" w:firstRow="1" w:lastRow="0" w:firstColumn="1" w:lastColumn="0" w:noHBand="0" w:noVBand="1"/>
      </w:tblPr>
      <w:tblGrid>
        <w:gridCol w:w="9855"/>
      </w:tblGrid>
      <w:tr w:rsidR="009E0FED" w14:paraId="7C909100" w14:textId="77777777" w:rsidTr="009E0FED">
        <w:tc>
          <w:tcPr>
            <w:tcW w:w="9855" w:type="dxa"/>
          </w:tcPr>
          <w:p w14:paraId="370531F9" w14:textId="5BAD1FA6" w:rsidR="009E0FED" w:rsidRPr="009E0FED" w:rsidRDefault="009E0FED" w:rsidP="009E0FED">
            <w:pPr>
              <w:rPr>
                <w:b/>
                <w:bCs/>
              </w:rPr>
            </w:pPr>
            <w:r w:rsidRPr="009E0FED">
              <w:rPr>
                <w:b/>
                <w:bCs/>
              </w:rPr>
              <w:t>RAN3 117bis-e</w:t>
            </w:r>
          </w:p>
          <w:p w14:paraId="56683958" w14:textId="11063AA9" w:rsidR="009E0FED" w:rsidRPr="005B4C00" w:rsidRDefault="009E0FED" w:rsidP="009E0FED">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Cell-based UE Trajectory prediction has the same structure as UE History Information IE. </w:t>
            </w:r>
          </w:p>
          <w:p w14:paraId="0E91705E" w14:textId="70FBFA2E" w:rsidR="009E0FED" w:rsidRPr="009E0FED" w:rsidRDefault="009E0FED" w:rsidP="0047354F">
            <w:pPr>
              <w:rPr>
                <w:rFonts w:ascii="Calibri" w:hAnsi="Calibri" w:cs="Calibri"/>
                <w:i/>
                <w:iCs/>
                <w:color w:val="00B050"/>
                <w:kern w:val="2"/>
                <w:sz w:val="16"/>
                <w:szCs w:val="16"/>
              </w:rPr>
            </w:pPr>
            <w:r w:rsidRPr="005B4C00">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tc>
      </w:tr>
    </w:tbl>
    <w:p w14:paraId="5C1474FF" w14:textId="6CA429AE" w:rsidR="009E0FED" w:rsidRDefault="009E0FED" w:rsidP="0047354F"/>
    <w:p w14:paraId="70DFEB39" w14:textId="6A66046B" w:rsidR="009874FA" w:rsidRDefault="009874FA" w:rsidP="009874FA">
      <w:pPr>
        <w:pStyle w:val="Observation"/>
      </w:pPr>
      <w:bookmarkStart w:id="24" w:name="_Toc118295639"/>
      <w:bookmarkStart w:id="25" w:name="_Toc118295741"/>
      <w:bookmarkStart w:id="26" w:name="_Toc118295791"/>
      <w:bookmarkStart w:id="27" w:name="_Toc118450571"/>
      <w:bookmarkStart w:id="28" w:name="_Toc126743338"/>
      <w:bookmarkStart w:id="29" w:name="_Toc126743371"/>
      <w:bookmarkStart w:id="30" w:name="_Toc131064035"/>
      <w:bookmarkStart w:id="31" w:name="_Toc131753725"/>
      <w:bookmarkStart w:id="32" w:name="_Toc134778480"/>
      <w:bookmarkStart w:id="33" w:name="_Toc134778747"/>
      <w:r>
        <w:t xml:space="preserve">For monitoring the </w:t>
      </w:r>
      <w:r w:rsidR="00F2109F">
        <w:t xml:space="preserve">cell level UE trajectory prediction, it’s enough to send the list of cells UE camped on during RRC Inactive/Idle to </w:t>
      </w:r>
      <w:r w:rsidR="000137B1">
        <w:t xml:space="preserve">the old </w:t>
      </w:r>
      <w:r w:rsidR="00F8392E">
        <w:t>NG-RAN node</w:t>
      </w:r>
      <w:r w:rsidR="000137B1">
        <w:t>.</w:t>
      </w:r>
      <w:bookmarkEnd w:id="24"/>
      <w:bookmarkEnd w:id="25"/>
      <w:r w:rsidR="000137B1">
        <w:t xml:space="preserve"> </w:t>
      </w:r>
      <w:r w:rsidR="004614A7">
        <w:t>There is no impact on legacy MDT procedure.</w:t>
      </w:r>
      <w:bookmarkEnd w:id="26"/>
      <w:bookmarkEnd w:id="27"/>
      <w:bookmarkEnd w:id="28"/>
      <w:bookmarkEnd w:id="29"/>
      <w:bookmarkEnd w:id="30"/>
      <w:bookmarkEnd w:id="31"/>
      <w:bookmarkEnd w:id="32"/>
      <w:bookmarkEnd w:id="33"/>
    </w:p>
    <w:p w14:paraId="50BB1C7B" w14:textId="77777777" w:rsidR="001E7A50" w:rsidRDefault="001E7A50" w:rsidP="0047354F"/>
    <w:p w14:paraId="404890CF" w14:textId="2BD98A81" w:rsidR="00960C7B" w:rsidRDefault="006B50C8" w:rsidP="0047354F">
      <w:r>
        <w:t xml:space="preserve">In legacy, UE </w:t>
      </w:r>
      <w:r w:rsidR="00075B9D">
        <w:t>keeps a list of visited cell</w:t>
      </w:r>
      <w:r w:rsidR="002B7052">
        <w:t>s</w:t>
      </w:r>
      <w:r w:rsidR="00075B9D">
        <w:t xml:space="preserve"> that UE has</w:t>
      </w:r>
      <w:r w:rsidR="002B7052">
        <w:t xml:space="preserve"> been visited in RRC connected/inactive/idle state</w:t>
      </w:r>
      <w:r w:rsidR="00B93901">
        <w:t xml:space="preserve"> (e.g., </w:t>
      </w:r>
      <w:proofErr w:type="spellStart"/>
      <w:r w:rsidR="00B93901" w:rsidRPr="00BC11A8">
        <w:rPr>
          <w:i/>
          <w:iCs/>
        </w:rPr>
        <w:t>Vis</w:t>
      </w:r>
      <w:r w:rsidR="00BC11A8" w:rsidRPr="00BC11A8">
        <w:rPr>
          <w:i/>
          <w:iCs/>
        </w:rPr>
        <w:t>itedCellInfoList</w:t>
      </w:r>
      <w:proofErr w:type="spellEnd"/>
      <w:r w:rsidR="00B93901">
        <w:t>)</w:t>
      </w:r>
      <w:r w:rsidR="00355282">
        <w:t xml:space="preserve">. </w:t>
      </w:r>
      <w:r w:rsidR="0073501B">
        <w:t xml:space="preserve">Upon UE entering RRC connected again and receiving the </w:t>
      </w:r>
      <w:r w:rsidR="009F490A">
        <w:t xml:space="preserve">request message (i.e., </w:t>
      </w:r>
      <w:proofErr w:type="spellStart"/>
      <w:r w:rsidR="009F490A" w:rsidRPr="00BC11A8">
        <w:rPr>
          <w:i/>
          <w:iCs/>
        </w:rPr>
        <w:t>UEInformationRequest</w:t>
      </w:r>
      <w:proofErr w:type="spellEnd"/>
      <w:r w:rsidR="009F490A">
        <w:t xml:space="preserve"> message) from </w:t>
      </w:r>
      <w:r w:rsidR="009A4922">
        <w:t>the new NG-RAN node</w:t>
      </w:r>
      <w:r w:rsidR="009F490A">
        <w:t xml:space="preserve">, UE will send the </w:t>
      </w:r>
      <w:r w:rsidR="00BC11A8">
        <w:t xml:space="preserve">list of visited cells to </w:t>
      </w:r>
      <w:r w:rsidR="009A4922">
        <w:t>the new NG-RAN node</w:t>
      </w:r>
      <w:r w:rsidR="00BC11A8">
        <w:t xml:space="preserve">. </w:t>
      </w:r>
      <w:r w:rsidR="00960C7B">
        <w:t xml:space="preserve">However, </w:t>
      </w:r>
      <w:r w:rsidR="00BC11A8">
        <w:t xml:space="preserve">such list of visited cells </w:t>
      </w:r>
      <w:r w:rsidR="00F66FDB">
        <w:t xml:space="preserve">will not be sent to </w:t>
      </w:r>
      <w:r w:rsidR="001B2CA1">
        <w:t>the old NG-RAN node</w:t>
      </w:r>
      <w:r w:rsidR="00AF3BF3">
        <w:t xml:space="preserve"> in legacy</w:t>
      </w:r>
      <w:r w:rsidR="001B2CA1">
        <w:t xml:space="preserve">. </w:t>
      </w:r>
    </w:p>
    <w:p w14:paraId="203A1501" w14:textId="77777777" w:rsidR="008A7CC4" w:rsidRDefault="008A7CC4" w:rsidP="0047354F"/>
    <w:tbl>
      <w:tblPr>
        <w:tblStyle w:val="TableGrid"/>
        <w:tblW w:w="0" w:type="auto"/>
        <w:tblLook w:val="04A0" w:firstRow="1" w:lastRow="0" w:firstColumn="1" w:lastColumn="0" w:noHBand="0" w:noVBand="1"/>
      </w:tblPr>
      <w:tblGrid>
        <w:gridCol w:w="9855"/>
      </w:tblGrid>
      <w:tr w:rsidR="004803A9" w14:paraId="17B333C7" w14:textId="77777777" w:rsidTr="004803A9">
        <w:tc>
          <w:tcPr>
            <w:tcW w:w="9855" w:type="dxa"/>
          </w:tcPr>
          <w:p w14:paraId="17A76BDE" w14:textId="77777777" w:rsidR="004803A9" w:rsidRPr="004803A9" w:rsidRDefault="004803A9" w:rsidP="004803A9">
            <w:pPr>
              <w:keepNext/>
              <w:keepLines/>
              <w:spacing w:before="120"/>
              <w:ind w:left="1418" w:hanging="1418"/>
              <w:outlineLvl w:val="3"/>
              <w:rPr>
                <w:sz w:val="24"/>
                <w:lang w:eastAsia="ja-JP"/>
              </w:rPr>
            </w:pPr>
            <w:bookmarkStart w:id="34" w:name="_Toc60777519"/>
            <w:bookmarkStart w:id="35" w:name="_Toc100930452"/>
            <w:r w:rsidRPr="004803A9">
              <w:rPr>
                <w:sz w:val="24"/>
                <w:lang w:eastAsia="ja-JP"/>
              </w:rPr>
              <w:lastRenderedPageBreak/>
              <w:t>–</w:t>
            </w:r>
            <w:r w:rsidRPr="004803A9">
              <w:rPr>
                <w:sz w:val="24"/>
                <w:lang w:eastAsia="ja-JP"/>
              </w:rPr>
              <w:tab/>
            </w:r>
            <w:proofErr w:type="spellStart"/>
            <w:r w:rsidRPr="004803A9">
              <w:rPr>
                <w:i/>
                <w:sz w:val="24"/>
                <w:lang w:eastAsia="ja-JP"/>
              </w:rPr>
              <w:t>VisitedCellInfoList</w:t>
            </w:r>
            <w:bookmarkEnd w:id="34"/>
            <w:bookmarkEnd w:id="35"/>
            <w:proofErr w:type="spellEnd"/>
          </w:p>
          <w:p w14:paraId="0CE1D208" w14:textId="77777777" w:rsidR="004803A9" w:rsidRPr="004803A9" w:rsidRDefault="004803A9" w:rsidP="004803A9">
            <w:pPr>
              <w:keepNext/>
              <w:keepLines/>
              <w:rPr>
                <w:rFonts w:ascii="Times New Roman" w:hAnsi="Times New Roman"/>
                <w:iCs/>
                <w:lang w:eastAsia="ja-JP"/>
              </w:rPr>
            </w:pPr>
            <w:r w:rsidRPr="004803A9">
              <w:rPr>
                <w:rFonts w:ascii="Times New Roman" w:hAnsi="Times New Roman"/>
                <w:lang w:eastAsia="ja-JP"/>
              </w:rPr>
              <w:t xml:space="preserve">The IE </w:t>
            </w:r>
            <w:proofErr w:type="spellStart"/>
            <w:r w:rsidRPr="004803A9">
              <w:rPr>
                <w:rFonts w:ascii="Times New Roman" w:hAnsi="Times New Roman"/>
                <w:i/>
                <w:lang w:eastAsia="ja-JP"/>
              </w:rPr>
              <w:t>VisitedCellInfoList</w:t>
            </w:r>
            <w:proofErr w:type="spellEnd"/>
            <w:r w:rsidRPr="004803A9">
              <w:rPr>
                <w:rFonts w:ascii="Times New Roman" w:hAnsi="Times New Roman"/>
                <w:i/>
                <w:lang w:eastAsia="ja-JP"/>
              </w:rPr>
              <w:t xml:space="preserve"> </w:t>
            </w:r>
            <w:r w:rsidRPr="004803A9">
              <w:rPr>
                <w:rFonts w:ascii="Times New Roman" w:hAnsi="Times New Roman"/>
                <w:lang w:eastAsia="ja-JP"/>
              </w:rP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4803A9">
              <w:rPr>
                <w:rFonts w:ascii="Times New Roman" w:hAnsi="Times New Roman"/>
                <w:i/>
                <w:iCs/>
                <w:lang w:eastAsia="ja-JP"/>
              </w:rPr>
              <w:t>maxPSCellHistory</w:t>
            </w:r>
            <w:proofErr w:type="spellEnd"/>
            <w:r w:rsidRPr="004803A9">
              <w:rPr>
                <w:rFonts w:ascii="Times New Roman" w:hAnsi="Times New Roman"/>
                <w:lang w:eastAsia="ja-JP"/>
              </w:rPr>
              <w:t xml:space="preserve"> most recently visited primary secondary cell group cells across all the primary cells included in the </w:t>
            </w:r>
            <w:proofErr w:type="spellStart"/>
            <w:r w:rsidRPr="004803A9">
              <w:rPr>
                <w:rFonts w:ascii="Times New Roman" w:hAnsi="Times New Roman"/>
                <w:i/>
                <w:iCs/>
                <w:lang w:eastAsia="ja-JP"/>
              </w:rPr>
              <w:t>VisitedCellInfoList</w:t>
            </w:r>
            <w:proofErr w:type="spellEnd"/>
            <w:r w:rsidRPr="004803A9">
              <w:rPr>
                <w:rFonts w:ascii="Times New Roman" w:hAnsi="Times New Roman"/>
                <w:lang w:eastAsia="ja-JP"/>
              </w:rPr>
              <w:t>. The most recently visited cell is stored first in the list</w:t>
            </w:r>
            <w:r w:rsidRPr="004803A9">
              <w:rPr>
                <w:rFonts w:ascii="Times New Roman" w:hAnsi="Times New Roman"/>
                <w:iCs/>
                <w:lang w:eastAsia="ja-JP"/>
              </w:rPr>
              <w:t xml:space="preserve">. </w:t>
            </w:r>
            <w:r w:rsidRPr="004803A9">
              <w:rPr>
                <w:rFonts w:ascii="Times New Roman" w:hAnsi="Times New Roman"/>
                <w:highlight w:val="green"/>
                <w:lang w:eastAsia="ja-JP"/>
              </w:rPr>
              <w:t>The list includes cells visited in RRC_IDLE, RRC_INACTIVE and RRC_CONNECTED states for NR and RRC_IDLE and RRC_CONNECTED for E-UTRA.</w:t>
            </w:r>
          </w:p>
          <w:p w14:paraId="4E434117" w14:textId="77777777" w:rsidR="004803A9" w:rsidRPr="004803A9" w:rsidRDefault="004803A9" w:rsidP="004803A9">
            <w:pPr>
              <w:keepNext/>
              <w:keepLines/>
              <w:spacing w:before="60"/>
              <w:jc w:val="center"/>
              <w:rPr>
                <w:b/>
                <w:lang w:eastAsia="ja-JP"/>
              </w:rPr>
            </w:pPr>
            <w:proofErr w:type="spellStart"/>
            <w:r w:rsidRPr="004803A9">
              <w:rPr>
                <w:b/>
                <w:bCs/>
                <w:i/>
                <w:iCs/>
                <w:lang w:eastAsia="ja-JP"/>
              </w:rPr>
              <w:t>VisitedCellInfoList</w:t>
            </w:r>
            <w:proofErr w:type="spellEnd"/>
            <w:r w:rsidRPr="004803A9">
              <w:rPr>
                <w:b/>
                <w:lang w:eastAsia="ja-JP"/>
              </w:rPr>
              <w:t xml:space="preserve"> information element</w:t>
            </w:r>
          </w:p>
          <w:p w14:paraId="0524F47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ASN1START</w:t>
            </w:r>
          </w:p>
          <w:p w14:paraId="75C2216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TAG-VISITEDCELLINFOLIST-START</w:t>
            </w:r>
          </w:p>
          <w:p w14:paraId="33899AB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1D81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VisitedCellInfoList-r16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(1..maxCellHistory-r16))</w:t>
            </w:r>
            <w:r w:rsidRPr="004803A9">
              <w:rPr>
                <w:rFonts w:ascii="Courier New" w:hAnsi="Courier New"/>
                <w:noProof/>
                <w:color w:val="993366"/>
                <w:sz w:val="16"/>
              </w:rPr>
              <w:t xml:space="preserve"> OF</w:t>
            </w:r>
            <w:r w:rsidRPr="004803A9">
              <w:rPr>
                <w:rFonts w:ascii="Courier New" w:hAnsi="Courier New"/>
                <w:noProof/>
                <w:sz w:val="16"/>
              </w:rPr>
              <w:t xml:space="preserve"> VisitedCellInfo-r16</w:t>
            </w:r>
          </w:p>
          <w:p w14:paraId="7ECADFB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F62E2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VisitedCellInfo-r16 ::=  </w:t>
            </w:r>
            <w:r w:rsidRPr="004803A9">
              <w:rPr>
                <w:rFonts w:ascii="Courier New" w:hAnsi="Courier New"/>
                <w:noProof/>
                <w:color w:val="993366"/>
                <w:sz w:val="16"/>
              </w:rPr>
              <w:t>SEQUENCE</w:t>
            </w:r>
            <w:r w:rsidRPr="004803A9">
              <w:rPr>
                <w:rFonts w:ascii="Courier New" w:hAnsi="Courier New"/>
                <w:noProof/>
                <w:sz w:val="16"/>
              </w:rPr>
              <w:t xml:space="preserve"> {</w:t>
            </w:r>
          </w:p>
          <w:p w14:paraId="4A55559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visitedCellId-r16        </w:t>
            </w:r>
            <w:r w:rsidRPr="004803A9">
              <w:rPr>
                <w:rFonts w:ascii="Courier New" w:hAnsi="Courier New"/>
                <w:noProof/>
                <w:color w:val="993366"/>
                <w:sz w:val="16"/>
              </w:rPr>
              <w:t>CHOICE</w:t>
            </w:r>
            <w:r w:rsidRPr="004803A9">
              <w:rPr>
                <w:rFonts w:ascii="Courier New" w:hAnsi="Courier New"/>
                <w:noProof/>
                <w:sz w:val="16"/>
              </w:rPr>
              <w:t xml:space="preserve"> {</w:t>
            </w:r>
          </w:p>
          <w:p w14:paraId="46C0C63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nr-CellId-r16            </w:t>
            </w:r>
            <w:r w:rsidRPr="004803A9">
              <w:rPr>
                <w:rFonts w:ascii="Courier New" w:hAnsi="Courier New"/>
                <w:noProof/>
                <w:color w:val="993366"/>
                <w:sz w:val="16"/>
              </w:rPr>
              <w:t>CHOICE</w:t>
            </w:r>
            <w:r w:rsidRPr="004803A9">
              <w:rPr>
                <w:rFonts w:ascii="Courier New" w:hAnsi="Courier New"/>
                <w:noProof/>
                <w:sz w:val="16"/>
              </w:rPr>
              <w:t xml:space="preserve"> {</w:t>
            </w:r>
          </w:p>
          <w:p w14:paraId="6C80EF5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                 CGI-Info-Logging-r16,</w:t>
            </w:r>
          </w:p>
          <w:p w14:paraId="296AC1C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PCI-ARFCN-NR-r16</w:t>
            </w:r>
          </w:p>
          <w:p w14:paraId="7F9811B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7EC2B9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eutra-CellId-r16         </w:t>
            </w:r>
            <w:r w:rsidRPr="004803A9">
              <w:rPr>
                <w:rFonts w:ascii="Courier New" w:hAnsi="Courier New"/>
                <w:noProof/>
                <w:color w:val="993366"/>
                <w:sz w:val="16"/>
              </w:rPr>
              <w:t>CHOICE</w:t>
            </w:r>
            <w:r w:rsidRPr="004803A9">
              <w:rPr>
                <w:rFonts w:ascii="Courier New" w:hAnsi="Courier New"/>
                <w:noProof/>
                <w:sz w:val="16"/>
              </w:rPr>
              <w:t xml:space="preserve"> {</w:t>
            </w:r>
          </w:p>
          <w:p w14:paraId="0A51FE6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cellGlobalId-r16         CGI-InfoEUTRA,</w:t>
            </w:r>
          </w:p>
          <w:p w14:paraId="069888A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PCI-ARFCN-EUTRA-r16</w:t>
            </w:r>
          </w:p>
          <w:p w14:paraId="24BE8DF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3D57F6E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72A8813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timeSpent-r16            </w:t>
            </w:r>
            <w:r w:rsidRPr="004803A9">
              <w:rPr>
                <w:rFonts w:ascii="Courier New" w:hAnsi="Courier New"/>
                <w:noProof/>
                <w:color w:val="993366"/>
                <w:sz w:val="16"/>
              </w:rPr>
              <w:t>INTEGER</w:t>
            </w:r>
            <w:r w:rsidRPr="004803A9">
              <w:rPr>
                <w:rFonts w:ascii="Courier New" w:hAnsi="Courier New"/>
                <w:noProof/>
                <w:sz w:val="16"/>
              </w:rPr>
              <w:t xml:space="preserve"> (0..4095),</w:t>
            </w:r>
          </w:p>
          <w:p w14:paraId="45711D4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F7C022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736C880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visitedPSCellInfoList-r17    VisitedPSCellInfoList-r17                   </w:t>
            </w:r>
            <w:r w:rsidRPr="004803A9">
              <w:rPr>
                <w:rFonts w:ascii="Courier New" w:hAnsi="Courier New"/>
                <w:noProof/>
                <w:color w:val="993366"/>
                <w:sz w:val="16"/>
              </w:rPr>
              <w:t>OPTIONAL</w:t>
            </w:r>
          </w:p>
          <w:p w14:paraId="25AC902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821EC0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8687832"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8041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VisitedPSCellInfoList-r17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(1..maxPSCellHistory-r17))</w:t>
            </w:r>
            <w:r w:rsidRPr="004803A9">
              <w:rPr>
                <w:rFonts w:ascii="Courier New" w:hAnsi="Courier New"/>
                <w:noProof/>
                <w:color w:val="993366"/>
                <w:sz w:val="16"/>
              </w:rPr>
              <w:t xml:space="preserve"> OF</w:t>
            </w:r>
            <w:r w:rsidRPr="004803A9">
              <w:rPr>
                <w:rFonts w:ascii="Courier New" w:hAnsi="Courier New"/>
                <w:noProof/>
                <w:sz w:val="16"/>
              </w:rPr>
              <w:t xml:space="preserve"> VisitedPSCellInfo-r17</w:t>
            </w:r>
          </w:p>
          <w:p w14:paraId="2C21857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9753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VisitedPSCellInfo-r17 ::=    </w:t>
            </w:r>
            <w:r w:rsidRPr="004803A9">
              <w:rPr>
                <w:rFonts w:ascii="Courier New" w:hAnsi="Courier New"/>
                <w:noProof/>
                <w:color w:val="993366"/>
                <w:sz w:val="16"/>
              </w:rPr>
              <w:t>SEQUENCE</w:t>
            </w:r>
            <w:r w:rsidRPr="004803A9">
              <w:rPr>
                <w:rFonts w:ascii="Courier New" w:hAnsi="Courier New"/>
                <w:noProof/>
                <w:sz w:val="16"/>
              </w:rPr>
              <w:t xml:space="preserve"> {</w:t>
            </w:r>
          </w:p>
          <w:p w14:paraId="0EE313D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visitedCellId-r17            </w:t>
            </w:r>
            <w:r w:rsidRPr="004803A9">
              <w:rPr>
                <w:rFonts w:ascii="Courier New" w:hAnsi="Courier New"/>
                <w:noProof/>
                <w:color w:val="993366"/>
                <w:sz w:val="16"/>
              </w:rPr>
              <w:t>CHOICE</w:t>
            </w:r>
            <w:r w:rsidRPr="004803A9">
              <w:rPr>
                <w:rFonts w:ascii="Courier New" w:hAnsi="Courier New"/>
                <w:noProof/>
                <w:sz w:val="16"/>
              </w:rPr>
              <w:t xml:space="preserve"> {</w:t>
            </w:r>
          </w:p>
          <w:p w14:paraId="387D6D9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nr-CellId-r17                </w:t>
            </w:r>
            <w:r w:rsidRPr="004803A9">
              <w:rPr>
                <w:rFonts w:ascii="Courier New" w:hAnsi="Courier New"/>
                <w:noProof/>
                <w:color w:val="993366"/>
                <w:sz w:val="16"/>
              </w:rPr>
              <w:t>CHOICE</w:t>
            </w:r>
            <w:r w:rsidRPr="004803A9">
              <w:rPr>
                <w:rFonts w:ascii="Courier New" w:hAnsi="Courier New"/>
                <w:noProof/>
                <w:sz w:val="16"/>
              </w:rPr>
              <w:t xml:space="preserve"> {</w:t>
            </w:r>
          </w:p>
          <w:p w14:paraId="3EE2C43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cgi-Info-r17                 CGI-Info-Logging-r16,</w:t>
            </w:r>
          </w:p>
          <w:p w14:paraId="1C8EB4A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PCI-ARFCN-NR-r16</w:t>
            </w:r>
          </w:p>
          <w:p w14:paraId="29B4F409"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E02CBC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eutra-CellId-r17         </w:t>
            </w:r>
            <w:r w:rsidRPr="004803A9">
              <w:rPr>
                <w:rFonts w:ascii="Courier New" w:hAnsi="Courier New"/>
                <w:noProof/>
                <w:color w:val="993366"/>
                <w:sz w:val="16"/>
              </w:rPr>
              <w:t>CHOICE</w:t>
            </w:r>
            <w:r w:rsidRPr="004803A9">
              <w:rPr>
                <w:rFonts w:ascii="Courier New" w:hAnsi="Courier New"/>
                <w:noProof/>
                <w:sz w:val="16"/>
              </w:rPr>
              <w:t xml:space="preserve"> {</w:t>
            </w:r>
          </w:p>
          <w:p w14:paraId="6C51125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cellGlobalId-r17         CGI-InfoEUTRALogging,</w:t>
            </w:r>
          </w:p>
          <w:p w14:paraId="7D3AA85D"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PCI-ARFCN-EUTRA-r16</w:t>
            </w:r>
          </w:p>
          <w:p w14:paraId="4E5A00A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DD8E7A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353BE6B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timeSpent-r17            </w:t>
            </w:r>
            <w:r w:rsidRPr="004803A9">
              <w:rPr>
                <w:rFonts w:ascii="Courier New" w:hAnsi="Courier New"/>
                <w:noProof/>
                <w:color w:val="993366"/>
                <w:sz w:val="16"/>
              </w:rPr>
              <w:t>INTEGER</w:t>
            </w:r>
            <w:r w:rsidRPr="004803A9">
              <w:rPr>
                <w:rFonts w:ascii="Courier New" w:hAnsi="Courier New"/>
                <w:noProof/>
                <w:sz w:val="16"/>
              </w:rPr>
              <w:t xml:space="preserve"> (0..4095),</w:t>
            </w:r>
          </w:p>
          <w:p w14:paraId="560E7D1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4E2360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53E528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0C52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TAG-VISITEDCELLINFOLIST-STOP</w:t>
            </w:r>
          </w:p>
          <w:p w14:paraId="19C9622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ASN1STOP</w:t>
            </w:r>
          </w:p>
          <w:p w14:paraId="5DC685E5" w14:textId="77777777" w:rsidR="004803A9" w:rsidRPr="004803A9" w:rsidRDefault="004803A9" w:rsidP="004803A9">
            <w:pPr>
              <w:rPr>
                <w:rFonts w:ascii="Times New Roman" w:hAnsi="Times New Roman"/>
                <w:iCs/>
                <w:lang w:eastAsia="ja-JP"/>
              </w:rPr>
            </w:pPr>
          </w:p>
          <w:tbl>
            <w:tblPr>
              <w:tblW w:w="929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98"/>
            </w:tblGrid>
            <w:tr w:rsidR="0088154E" w:rsidRPr="004803A9" w14:paraId="6AAD0D87" w14:textId="77777777" w:rsidTr="0088154E">
              <w:trPr>
                <w:cantSplit/>
                <w:tblHeader/>
              </w:trPr>
              <w:tc>
                <w:tcPr>
                  <w:tcW w:w="9298" w:type="dxa"/>
                  <w:tcBorders>
                    <w:top w:val="single" w:sz="4" w:space="0" w:color="808080"/>
                    <w:left w:val="single" w:sz="4" w:space="0" w:color="808080"/>
                    <w:bottom w:val="single" w:sz="4" w:space="0" w:color="808080"/>
                    <w:right w:val="single" w:sz="4" w:space="0" w:color="808080"/>
                  </w:tcBorders>
                  <w:hideMark/>
                </w:tcPr>
                <w:p w14:paraId="240B9057" w14:textId="77777777" w:rsidR="004803A9" w:rsidRPr="004803A9" w:rsidRDefault="004803A9" w:rsidP="004803A9">
                  <w:pPr>
                    <w:keepNext/>
                    <w:keepLines/>
                    <w:spacing w:after="0"/>
                    <w:jc w:val="center"/>
                    <w:rPr>
                      <w:b/>
                      <w:sz w:val="18"/>
                    </w:rPr>
                  </w:pPr>
                  <w:proofErr w:type="spellStart"/>
                  <w:r w:rsidRPr="004803A9">
                    <w:rPr>
                      <w:b/>
                      <w:i/>
                      <w:sz w:val="18"/>
                    </w:rPr>
                    <w:t>VisitedCellInfoList</w:t>
                  </w:r>
                  <w:proofErr w:type="spellEnd"/>
                  <w:r w:rsidRPr="004803A9">
                    <w:rPr>
                      <w:b/>
                      <w:i/>
                      <w:iCs/>
                      <w:sz w:val="18"/>
                      <w:lang w:eastAsia="ko-KR"/>
                    </w:rPr>
                    <w:t xml:space="preserve"> </w:t>
                  </w:r>
                  <w:r w:rsidRPr="004803A9">
                    <w:rPr>
                      <w:b/>
                      <w:iCs/>
                      <w:sz w:val="18"/>
                    </w:rPr>
                    <w:t>field descriptions</w:t>
                  </w:r>
                </w:p>
              </w:tc>
            </w:tr>
            <w:tr w:rsidR="0088154E" w:rsidRPr="004803A9" w14:paraId="75DFC63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0BECEF87" w14:textId="77777777" w:rsidR="004803A9" w:rsidRPr="004803A9" w:rsidRDefault="004803A9" w:rsidP="004803A9">
                  <w:pPr>
                    <w:keepNext/>
                    <w:keepLines/>
                    <w:spacing w:after="0"/>
                    <w:rPr>
                      <w:b/>
                      <w:i/>
                      <w:sz w:val="18"/>
                    </w:rPr>
                  </w:pPr>
                  <w:proofErr w:type="spellStart"/>
                  <w:r w:rsidRPr="004803A9">
                    <w:rPr>
                      <w:b/>
                      <w:i/>
                      <w:sz w:val="18"/>
                    </w:rPr>
                    <w:t>timeSpent</w:t>
                  </w:r>
                  <w:proofErr w:type="spellEnd"/>
                </w:p>
                <w:p w14:paraId="1BADCEB5" w14:textId="77777777" w:rsidR="004803A9" w:rsidRPr="004803A9" w:rsidRDefault="004803A9" w:rsidP="004803A9">
                  <w:pPr>
                    <w:keepNext/>
                    <w:keepLines/>
                    <w:spacing w:after="0"/>
                    <w:rPr>
                      <w:sz w:val="18"/>
                      <w:lang w:eastAsia="sv-SE"/>
                    </w:rPr>
                  </w:pPr>
                  <w:r w:rsidRPr="004803A9">
                    <w:rPr>
                      <w:sz w:val="18"/>
                    </w:rPr>
                    <w:t xml:space="preserve">This field indicates the duration of stay in the cell or in any cell selection state and/or camped on any cell state in NR or E-UTRA approximated to the closest second. If included in </w:t>
                  </w:r>
                  <w:proofErr w:type="spellStart"/>
                  <w:r w:rsidRPr="004803A9">
                    <w:rPr>
                      <w:i/>
                      <w:iCs/>
                      <w:sz w:val="18"/>
                      <w:lang w:eastAsia="ja-JP"/>
                    </w:rPr>
                    <w:t>VisitedPSCellInfo</w:t>
                  </w:r>
                  <w:proofErr w:type="spellEnd"/>
                  <w:r w:rsidRPr="004803A9">
                    <w:rPr>
                      <w:sz w:val="18"/>
                    </w:rPr>
                    <w:t xml:space="preserve">, it indicates the duration of stay in the </w:t>
                  </w:r>
                  <w:proofErr w:type="spellStart"/>
                  <w:r w:rsidRPr="004803A9">
                    <w:rPr>
                      <w:sz w:val="18"/>
                    </w:rPr>
                    <w:t>PSCell</w:t>
                  </w:r>
                  <w:proofErr w:type="spellEnd"/>
                  <w:r w:rsidRPr="004803A9">
                    <w:rPr>
                      <w:sz w:val="18"/>
                    </w:rPr>
                    <w:t xml:space="preserve"> or without any </w:t>
                  </w:r>
                  <w:proofErr w:type="spellStart"/>
                  <w:r w:rsidRPr="004803A9">
                    <w:rPr>
                      <w:sz w:val="18"/>
                    </w:rPr>
                    <w:t>PSCell</w:t>
                  </w:r>
                  <w:proofErr w:type="spellEnd"/>
                  <w:r w:rsidRPr="004803A9">
                    <w:rPr>
                      <w:sz w:val="18"/>
                    </w:rPr>
                    <w:t>. If the duration of stay exceeds 4095s, the UE shall set it to 4095s.</w:t>
                  </w:r>
                </w:p>
              </w:tc>
            </w:tr>
            <w:tr w:rsidR="0088154E" w:rsidRPr="004803A9" w14:paraId="1BC2C01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24C47C0F" w14:textId="77777777" w:rsidR="004803A9" w:rsidRPr="004803A9" w:rsidRDefault="004803A9" w:rsidP="004803A9">
                  <w:pPr>
                    <w:keepNext/>
                    <w:keepLines/>
                    <w:spacing w:after="0"/>
                    <w:rPr>
                      <w:b/>
                      <w:i/>
                      <w:sz w:val="18"/>
                    </w:rPr>
                  </w:pPr>
                  <w:proofErr w:type="spellStart"/>
                  <w:r w:rsidRPr="004803A9">
                    <w:rPr>
                      <w:rFonts w:eastAsia="等线"/>
                      <w:b/>
                      <w:i/>
                      <w:sz w:val="18"/>
                      <w:lang w:eastAsia="sv-SE"/>
                    </w:rPr>
                    <w:t>visitedCellId</w:t>
                  </w:r>
                  <w:proofErr w:type="spellEnd"/>
                </w:p>
                <w:p w14:paraId="20D80EF6" w14:textId="77777777" w:rsidR="004803A9" w:rsidRPr="004803A9" w:rsidRDefault="004803A9" w:rsidP="004803A9">
                  <w:pPr>
                    <w:keepNext/>
                    <w:keepLines/>
                    <w:spacing w:after="0"/>
                    <w:rPr>
                      <w:b/>
                      <w:i/>
                      <w:sz w:val="18"/>
                    </w:rPr>
                  </w:pPr>
                  <w:r w:rsidRPr="004803A9">
                    <w:rPr>
                      <w:sz w:val="18"/>
                    </w:rPr>
                    <w:t>This field indicates the visited cell id including NR and E-UTRA cells.</w:t>
                  </w:r>
                </w:p>
              </w:tc>
            </w:tr>
          </w:tbl>
          <w:p w14:paraId="177C541A" w14:textId="77777777" w:rsidR="004803A9" w:rsidRDefault="004803A9" w:rsidP="004803A9">
            <w:pPr>
              <w:rPr>
                <w:b/>
                <w:bCs/>
              </w:rPr>
            </w:pPr>
          </w:p>
        </w:tc>
      </w:tr>
    </w:tbl>
    <w:p w14:paraId="05A4A1B9" w14:textId="7F0525F1" w:rsidR="00FB38F7" w:rsidRDefault="00FB38F7" w:rsidP="004803A9">
      <w:pPr>
        <w:rPr>
          <w:b/>
          <w:bCs/>
        </w:rPr>
      </w:pPr>
    </w:p>
    <w:p w14:paraId="038D9C3F" w14:textId="3D2A2C59" w:rsidR="00F8392E" w:rsidRPr="001A312D" w:rsidRDefault="00F8392E" w:rsidP="00F8392E">
      <w:pPr>
        <w:pStyle w:val="Observation"/>
        <w:rPr>
          <w:bCs/>
        </w:rPr>
      </w:pPr>
      <w:bookmarkStart w:id="36" w:name="_Toc114586288"/>
      <w:bookmarkStart w:id="37" w:name="_Toc114586350"/>
      <w:bookmarkStart w:id="38" w:name="_Toc114586876"/>
      <w:bookmarkStart w:id="39" w:name="_Toc118295640"/>
      <w:bookmarkStart w:id="40" w:name="_Toc118295742"/>
      <w:bookmarkStart w:id="41" w:name="_Toc118295792"/>
      <w:bookmarkStart w:id="42" w:name="_Toc118450572"/>
      <w:bookmarkStart w:id="43" w:name="_Toc126743339"/>
      <w:bookmarkStart w:id="44" w:name="_Toc126743372"/>
      <w:bookmarkStart w:id="45" w:name="_Toc131064036"/>
      <w:bookmarkStart w:id="46" w:name="_Toc131753726"/>
      <w:bookmarkStart w:id="47" w:name="_Toc134778481"/>
      <w:bookmarkStart w:id="48" w:name="_Toc134778748"/>
      <w:r>
        <w:t xml:space="preserve">In legacy, after UE enters RRC connected state, upon request UE will report a list of visited cells in RRC connected/inactive/idle state </w:t>
      </w:r>
      <w:r w:rsidR="0088154E">
        <w:t>to the new NG-RAN node without informing</w:t>
      </w:r>
      <w:r>
        <w:t xml:space="preserve"> the old NG-RAN node.</w:t>
      </w:r>
      <w:bookmarkEnd w:id="36"/>
      <w:bookmarkEnd w:id="37"/>
      <w:bookmarkEnd w:id="38"/>
      <w:bookmarkEnd w:id="39"/>
      <w:bookmarkEnd w:id="40"/>
      <w:bookmarkEnd w:id="41"/>
      <w:bookmarkEnd w:id="42"/>
      <w:bookmarkEnd w:id="43"/>
      <w:bookmarkEnd w:id="44"/>
      <w:bookmarkEnd w:id="45"/>
      <w:bookmarkEnd w:id="46"/>
      <w:bookmarkEnd w:id="47"/>
      <w:bookmarkEnd w:id="48"/>
    </w:p>
    <w:p w14:paraId="15F43697" w14:textId="54DEF3AE" w:rsidR="001A312D" w:rsidRDefault="001A312D" w:rsidP="001A312D">
      <w:pPr>
        <w:pStyle w:val="Observation"/>
        <w:numPr>
          <w:ilvl w:val="0"/>
          <w:numId w:val="0"/>
        </w:numPr>
        <w:ind w:left="360" w:hanging="360"/>
      </w:pPr>
    </w:p>
    <w:p w14:paraId="34C46238" w14:textId="7E1516BF" w:rsidR="00EF5DE6" w:rsidRDefault="001A312D" w:rsidP="001A312D">
      <w:r>
        <w:t xml:space="preserve">Therefore, RAN3 is suggested to </w:t>
      </w:r>
      <w:r w:rsidR="000E2D56">
        <w:t xml:space="preserve">discuss mechanisms to support </w:t>
      </w:r>
      <w:r w:rsidR="00EC2ABA">
        <w:t xml:space="preserve">sending the visited cell list to the old </w:t>
      </w:r>
      <w:r w:rsidR="00031019">
        <w:t>NG-RAN node</w:t>
      </w:r>
      <w:r w:rsidR="00EC2ABA">
        <w:t xml:space="preserve">. </w:t>
      </w:r>
      <w:r w:rsidR="00031019">
        <w:t xml:space="preserve">As an example, </w:t>
      </w:r>
      <w:r w:rsidR="00B17B8D">
        <w:t xml:space="preserve">when the old NG-RAN node sends UE to RRC Inactive/Idle state, it may indicate to UE </w:t>
      </w:r>
      <w:r w:rsidR="00935A37">
        <w:t xml:space="preserve">that </w:t>
      </w:r>
      <w:r w:rsidR="00D665C9">
        <w:t xml:space="preserve">it has interest to know UE’s </w:t>
      </w:r>
      <w:r w:rsidR="00A15FB6">
        <w:t xml:space="preserve">visited cells in RRC Inactive/Idle too. Then when the UE </w:t>
      </w:r>
      <w:r w:rsidR="00322377">
        <w:t xml:space="preserve">enters RRC connected state and connects to a new NG-RAN node, when UE report its visited cell list to the new NG-RAN </w:t>
      </w:r>
      <w:r w:rsidR="00322377">
        <w:lastRenderedPageBreak/>
        <w:t>node</w:t>
      </w:r>
      <w:r w:rsidR="00AF6817">
        <w:t>, it will also indicate information for the new NG-RAN node to transfer the visited cell list to the old NG-RAN node.</w:t>
      </w:r>
    </w:p>
    <w:p w14:paraId="62EEE1EE" w14:textId="7ED79D02" w:rsidR="00FB38F7" w:rsidRDefault="00031019" w:rsidP="00FB38F7">
      <w:pPr>
        <w:jc w:val="center"/>
      </w:pPr>
      <w:r>
        <w:rPr>
          <w:noProof/>
        </w:rPr>
        <w:drawing>
          <wp:inline distT="0" distB="0" distL="0" distR="0" wp14:anchorId="30AF5435" wp14:editId="75ED6B00">
            <wp:extent cx="5195888" cy="240701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08239" cy="2412738"/>
                    </a:xfrm>
                    <a:prstGeom prst="rect">
                      <a:avLst/>
                    </a:prstGeom>
                  </pic:spPr>
                </pic:pic>
              </a:graphicData>
            </a:graphic>
          </wp:inline>
        </w:drawing>
      </w:r>
    </w:p>
    <w:p w14:paraId="015E4F51" w14:textId="0F111CB6" w:rsidR="00FB38F7" w:rsidRDefault="00FB38F7" w:rsidP="00FB38F7">
      <w:pPr>
        <w:jc w:val="center"/>
        <w:rPr>
          <w:b/>
          <w:bCs/>
        </w:rPr>
      </w:pPr>
      <w:r w:rsidRPr="009806EA">
        <w:rPr>
          <w:b/>
          <w:bCs/>
        </w:rPr>
        <w:t xml:space="preserve">Figure </w:t>
      </w:r>
      <w:r w:rsidR="001C0FF4">
        <w:rPr>
          <w:b/>
          <w:bCs/>
        </w:rPr>
        <w:t>3</w:t>
      </w:r>
      <w:r w:rsidRPr="009806EA">
        <w:rPr>
          <w:b/>
          <w:bCs/>
        </w:rPr>
        <w:t>: Exemplary procedure to transfer</w:t>
      </w:r>
      <w:r>
        <w:rPr>
          <w:b/>
          <w:bCs/>
        </w:rPr>
        <w:t xml:space="preserve"> logged UE </w:t>
      </w:r>
      <w:r w:rsidR="00531272">
        <w:rPr>
          <w:b/>
          <w:bCs/>
        </w:rPr>
        <w:t>visited cells</w:t>
      </w:r>
      <w:r>
        <w:rPr>
          <w:b/>
          <w:bCs/>
        </w:rPr>
        <w:t xml:space="preserve"> to the old NG RAN node</w:t>
      </w:r>
      <w:r w:rsidRPr="009806EA">
        <w:rPr>
          <w:b/>
          <w:bCs/>
        </w:rPr>
        <w:t xml:space="preserve"> </w:t>
      </w:r>
    </w:p>
    <w:p w14:paraId="77E5CA57" w14:textId="77777777" w:rsidR="008A7CC4" w:rsidRDefault="008A7CC4" w:rsidP="008A7CC4">
      <w:pPr>
        <w:jc w:val="center"/>
      </w:pPr>
    </w:p>
    <w:p w14:paraId="0024FAA4" w14:textId="25B00427" w:rsidR="00D527AA" w:rsidRDefault="00D527AA" w:rsidP="00D527AA">
      <w:pPr>
        <w:pStyle w:val="Observation"/>
        <w:numPr>
          <w:ilvl w:val="0"/>
          <w:numId w:val="0"/>
        </w:numPr>
        <w:ind w:left="360" w:hanging="360"/>
      </w:pPr>
    </w:p>
    <w:p w14:paraId="6C9C03D7" w14:textId="419B1C37" w:rsidR="00D527AA" w:rsidRDefault="002D1ADF" w:rsidP="00E440F0">
      <w:pPr>
        <w:pStyle w:val="Observation"/>
      </w:pPr>
      <w:bookmarkStart w:id="49" w:name="_Toc126743340"/>
      <w:bookmarkStart w:id="50" w:name="_Toc126743373"/>
      <w:bookmarkStart w:id="51" w:name="_Toc131064037"/>
      <w:bookmarkStart w:id="52" w:name="_Toc131753727"/>
      <w:bookmarkStart w:id="53" w:name="_Toc134778482"/>
      <w:bookmarkStart w:id="54" w:name="_Toc134778749"/>
      <w:r>
        <w:t>For inter-</w:t>
      </w:r>
      <w:proofErr w:type="spellStart"/>
      <w:r>
        <w:t>gNB</w:t>
      </w:r>
      <w:proofErr w:type="spellEnd"/>
      <w:r>
        <w:t xml:space="preserve"> future UE trajectory prediction, it is beneficial for the old NG-RAN node to understand the visited </w:t>
      </w:r>
      <w:r w:rsidR="006E6659">
        <w:t>cells of UE during RRC Inactive/Idle state</w:t>
      </w:r>
      <w:r w:rsidR="00A81D4B">
        <w:t>.</w:t>
      </w:r>
      <w:bookmarkEnd w:id="49"/>
      <w:bookmarkEnd w:id="50"/>
      <w:bookmarkEnd w:id="51"/>
      <w:bookmarkEnd w:id="52"/>
      <w:bookmarkEnd w:id="53"/>
      <w:bookmarkEnd w:id="54"/>
      <w:r w:rsidR="00A81D4B">
        <w:t xml:space="preserve"> </w:t>
      </w:r>
    </w:p>
    <w:p w14:paraId="5FD71836" w14:textId="77777777" w:rsidR="00F22406" w:rsidRPr="0047354F" w:rsidRDefault="00F22406" w:rsidP="00F22406">
      <w:pPr>
        <w:pStyle w:val="Observation"/>
        <w:numPr>
          <w:ilvl w:val="0"/>
          <w:numId w:val="0"/>
        </w:numPr>
        <w:ind w:left="360" w:hanging="360"/>
      </w:pPr>
    </w:p>
    <w:p w14:paraId="5EBE689D" w14:textId="300FC5C7" w:rsidR="001B2CA1" w:rsidRDefault="006E6659" w:rsidP="00E440F0">
      <w:pPr>
        <w:pStyle w:val="Proposal"/>
      </w:pPr>
      <w:bookmarkStart w:id="55" w:name="_Toc134778750"/>
      <w:r>
        <w:t>For inter-</w:t>
      </w:r>
      <w:proofErr w:type="spellStart"/>
      <w:r>
        <w:t>gNB</w:t>
      </w:r>
      <w:proofErr w:type="spellEnd"/>
      <w:r>
        <w:t xml:space="preserve"> future UE trajectory prediction, </w:t>
      </w:r>
      <w:r w:rsidR="001B2CA1">
        <w:t xml:space="preserve">RAN3 </w:t>
      </w:r>
      <w:r w:rsidR="00E440F0">
        <w:t>supports</w:t>
      </w:r>
      <w:r w:rsidR="001B2CA1">
        <w:t xml:space="preserve"> the old NG-RAN node</w:t>
      </w:r>
      <w:r>
        <w:t xml:space="preserve"> </w:t>
      </w:r>
      <w:r w:rsidR="001B2CA1">
        <w:t xml:space="preserve">to obtain </w:t>
      </w:r>
      <w:r w:rsidR="00D00321">
        <w:t>actual UE visited cells</w:t>
      </w:r>
      <w:r w:rsidR="001B2CA1">
        <w:t xml:space="preserve"> when UE enters RRC Connected state and reports </w:t>
      </w:r>
      <w:r w:rsidR="00EF5DE6">
        <w:t xml:space="preserve">the visited cells (e.g., </w:t>
      </w:r>
      <w:proofErr w:type="spellStart"/>
      <w:r w:rsidR="00EF5DE6" w:rsidRPr="00E440F0">
        <w:rPr>
          <w:i/>
          <w:sz w:val="18"/>
        </w:rPr>
        <w:t>VisitedCellInfoList</w:t>
      </w:r>
      <w:proofErr w:type="spellEnd"/>
      <w:r w:rsidR="00EF5DE6">
        <w:t xml:space="preserve">) </w:t>
      </w:r>
      <w:r w:rsidR="001B2CA1">
        <w:t>to the new NG-RAN node.</w:t>
      </w:r>
      <w:r w:rsidR="00D066EC">
        <w:t xml:space="preserve"> </w:t>
      </w:r>
      <w:r>
        <w:t xml:space="preserve">It is upon the old NG-RAN node implementation </w:t>
      </w:r>
      <w:r w:rsidR="008B002E">
        <w:t xml:space="preserve">if it is used as training input or feedback. </w:t>
      </w:r>
      <w:r w:rsidR="001B0B03">
        <w:t>FFS solutions and impacts on RAN2.</w:t>
      </w:r>
      <w:bookmarkEnd w:id="55"/>
      <w:r w:rsidR="001B0B03">
        <w:t xml:space="preserve"> </w:t>
      </w:r>
    </w:p>
    <w:p w14:paraId="107C3C39" w14:textId="77777777" w:rsidR="001B2CA1" w:rsidRDefault="001B2CA1" w:rsidP="001B2CA1">
      <w:pPr>
        <w:pStyle w:val="Proposal"/>
        <w:numPr>
          <w:ilvl w:val="0"/>
          <w:numId w:val="0"/>
        </w:numPr>
        <w:ind w:left="1304" w:hanging="1304"/>
        <w:jc w:val="cente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5CFD19C" w14:textId="77777777" w:rsidR="005A1D6B"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A1D6B" w:rsidRPr="00105C70">
        <w:rPr>
          <w:noProof/>
          <w14:scene3d>
            <w14:camera w14:prst="orthographicFront"/>
            <w14:lightRig w14:rig="threePt" w14:dir="t">
              <w14:rot w14:lat="0" w14:lon="0" w14:rev="0"/>
            </w14:lightRig>
          </w14:scene3d>
        </w:rPr>
        <w:t>Observation 1</w:t>
      </w:r>
      <w:r w:rsidR="005A1D6B">
        <w:rPr>
          <w:rFonts w:asciiTheme="minorHAnsi" w:eastAsiaTheme="minorEastAsia" w:hAnsiTheme="minorHAnsi" w:cstheme="minorBidi"/>
          <w:b w:val="0"/>
          <w:noProof/>
          <w:sz w:val="22"/>
          <w:szCs w:val="22"/>
          <w:lang w:val="en-US" w:eastAsia="zh-CN"/>
        </w:rPr>
        <w:tab/>
      </w:r>
      <w:r w:rsidR="005A1D6B">
        <w:rPr>
          <w:noProof/>
        </w:rPr>
        <w:t>RAN3 has agreed to support gNB (e.g., source gNB) to train an AI model that predicts the future UE trajectory which can be further provided to the neighbor gNB during handover procedure.</w:t>
      </w:r>
    </w:p>
    <w:p w14:paraId="30A90259"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To properly train an AI model predicting future UE trajectory at given cells, the measured UE trajectory at those give cells is required as part of the training data.</w:t>
      </w:r>
    </w:p>
    <w:p w14:paraId="5ECBDE68"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In order to validate/test/monitor the AI model predicting future UE trajectory at given cells, gNB needs to compare the predicted UE trajectory with the measured UE trajectory at given cells.</w:t>
      </w:r>
    </w:p>
    <w:p w14:paraId="4E201FF6"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legacy, a gNB can no longer measure UE trajectory if UE enters RRC inactive/idle.</w:t>
      </w:r>
    </w:p>
    <w:p w14:paraId="4176F496"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For monitoring the cell level UE trajectory prediction, it’s enough to send the list of cells UE camped on during RRC Inactive/Idle to the old NG-RAN node. There is no impact on legacy MDT procedure.</w:t>
      </w:r>
    </w:p>
    <w:p w14:paraId="0B91FEA1"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In legacy, after UE enters RRC connected state, upon request UE will report a list of visited cells in RRC connected/inactive/idle state to the new NG-RAN node without informing the old NG-RAN node.</w:t>
      </w:r>
    </w:p>
    <w:p w14:paraId="7AE21BAF" w14:textId="77777777" w:rsidR="005A1D6B" w:rsidRDefault="005A1D6B">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5C70">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For inter-gNB future UE trajectory prediction, it is beneficial for the old NG-RAN node to understand the visited cells of UE during RRC Inactive/Idle state.</w:t>
      </w:r>
    </w:p>
    <w:p w14:paraId="1FDBFF53" w14:textId="4F4D076D"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32B7DDC" w14:textId="1CA6E62C" w:rsidR="005A1D6B"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750" w:history="1">
        <w:r w:rsidR="005A1D6B" w:rsidRPr="0065022A">
          <w:rPr>
            <w:rStyle w:val="Hyperlink"/>
            <w:noProof/>
            <w14:scene3d>
              <w14:camera w14:prst="orthographicFront"/>
              <w14:lightRig w14:rig="threePt" w14:dir="t">
                <w14:rot w14:lat="0" w14:lon="0" w14:rev="0"/>
              </w14:lightRig>
            </w14:scene3d>
          </w:rPr>
          <w:t>Proposal 1</w:t>
        </w:r>
        <w:r w:rsidR="005A1D6B">
          <w:rPr>
            <w:rFonts w:asciiTheme="minorHAnsi" w:eastAsiaTheme="minorEastAsia" w:hAnsiTheme="minorHAnsi" w:cstheme="minorBidi"/>
            <w:b w:val="0"/>
            <w:noProof/>
            <w:sz w:val="22"/>
            <w:szCs w:val="22"/>
            <w:lang w:val="en-US" w:eastAsia="zh-CN"/>
          </w:rPr>
          <w:tab/>
        </w:r>
        <w:r w:rsidR="005A1D6B" w:rsidRPr="0065022A">
          <w:rPr>
            <w:rStyle w:val="Hyperlink"/>
            <w:noProof/>
          </w:rPr>
          <w:t xml:space="preserve">For inter-gNB future UE trajectory prediction, RAN3 supports the old NG-RAN node to obtain actual UE visited cells when UE enters RRC Connected state and reports the visited cells (e.g., </w:t>
        </w:r>
        <w:r w:rsidR="005A1D6B" w:rsidRPr="0065022A">
          <w:rPr>
            <w:rStyle w:val="Hyperlink"/>
            <w:i/>
            <w:noProof/>
          </w:rPr>
          <w:t>VisitedCellInfoList</w:t>
        </w:r>
        <w:r w:rsidR="005A1D6B" w:rsidRPr="0065022A">
          <w:rPr>
            <w:rStyle w:val="Hyperlink"/>
            <w:noProof/>
          </w:rPr>
          <w:t>) to the new NG-RAN node. It is upon the old NG-RAN node implementation if it is used as training input or feedback. FFS solutions and impacts on RAN2.</w:t>
        </w:r>
      </w:hyperlink>
    </w:p>
    <w:p w14:paraId="52C68EDB" w14:textId="16885D15" w:rsidR="00C83C5A" w:rsidRDefault="00C83C5A" w:rsidP="00C83C5A">
      <w:pPr>
        <w:spacing w:after="0" w:line="240" w:lineRule="exact"/>
        <w:rPr>
          <w:rFonts w:eastAsiaTheme="minorEastAsia" w:cs="Arial"/>
          <w:lang w:eastAsia="zh-CN"/>
        </w:rPr>
      </w:pPr>
      <w:r>
        <w:rPr>
          <w:rFonts w:eastAsiaTheme="minorEastAsia" w:cs="Arial"/>
          <w:lang w:eastAsia="zh-CN"/>
        </w:rPr>
        <w:lastRenderedPageBreak/>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2CD66F97"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7D6E" w14:textId="77777777" w:rsidR="004D2055" w:rsidRDefault="004D2055">
      <w:pPr>
        <w:spacing w:after="0"/>
      </w:pPr>
      <w:r>
        <w:separator/>
      </w:r>
    </w:p>
  </w:endnote>
  <w:endnote w:type="continuationSeparator" w:id="0">
    <w:p w14:paraId="3D7D80D5" w14:textId="77777777" w:rsidR="004D2055" w:rsidRDefault="004D2055">
      <w:pPr>
        <w:spacing w:after="0"/>
      </w:pPr>
      <w:r>
        <w:continuationSeparator/>
      </w:r>
    </w:p>
  </w:endnote>
  <w:endnote w:type="continuationNotice" w:id="1">
    <w:p w14:paraId="0E35EBCE" w14:textId="77777777" w:rsidR="004D2055" w:rsidRDefault="004D2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51EE" w14:textId="77777777" w:rsidR="004D2055" w:rsidRDefault="004D2055">
      <w:pPr>
        <w:spacing w:after="0"/>
      </w:pPr>
      <w:r>
        <w:separator/>
      </w:r>
    </w:p>
  </w:footnote>
  <w:footnote w:type="continuationSeparator" w:id="0">
    <w:p w14:paraId="05AA8F72" w14:textId="77777777" w:rsidR="004D2055" w:rsidRDefault="004D2055">
      <w:pPr>
        <w:spacing w:after="0"/>
      </w:pPr>
      <w:r>
        <w:continuationSeparator/>
      </w:r>
    </w:p>
  </w:footnote>
  <w:footnote w:type="continuationNotice" w:id="1">
    <w:p w14:paraId="716A1D45" w14:textId="77777777" w:rsidR="004D2055" w:rsidRDefault="004D2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299109">
    <w:abstractNumId w:val="14"/>
  </w:num>
  <w:num w:numId="2" w16cid:durableId="269550389">
    <w:abstractNumId w:val="11"/>
  </w:num>
  <w:num w:numId="3" w16cid:durableId="1541170009">
    <w:abstractNumId w:val="7"/>
  </w:num>
  <w:num w:numId="4" w16cid:durableId="2074815990">
    <w:abstractNumId w:val="2"/>
  </w:num>
  <w:num w:numId="5" w16cid:durableId="2072532551">
    <w:abstractNumId w:val="4"/>
  </w:num>
  <w:num w:numId="6" w16cid:durableId="752628022">
    <w:abstractNumId w:val="4"/>
    <w:lvlOverride w:ilvl="0">
      <w:startOverride w:val="1"/>
    </w:lvlOverride>
  </w:num>
  <w:num w:numId="7" w16cid:durableId="1831752157">
    <w:abstractNumId w:val="17"/>
  </w:num>
  <w:num w:numId="8" w16cid:durableId="371998063">
    <w:abstractNumId w:val="4"/>
  </w:num>
  <w:num w:numId="9" w16cid:durableId="1925995011">
    <w:abstractNumId w:val="10"/>
  </w:num>
  <w:num w:numId="10" w16cid:durableId="421338778">
    <w:abstractNumId w:val="6"/>
  </w:num>
  <w:num w:numId="11" w16cid:durableId="1437674639">
    <w:abstractNumId w:val="8"/>
  </w:num>
  <w:num w:numId="12" w16cid:durableId="1427072980">
    <w:abstractNumId w:val="18"/>
  </w:num>
  <w:num w:numId="13" w16cid:durableId="1729642928">
    <w:abstractNumId w:val="0"/>
  </w:num>
  <w:num w:numId="14" w16cid:durableId="1124230725">
    <w:abstractNumId w:val="1"/>
  </w:num>
  <w:num w:numId="15" w16cid:durableId="80495905">
    <w:abstractNumId w:val="15"/>
  </w:num>
  <w:num w:numId="16" w16cid:durableId="344094799">
    <w:abstractNumId w:val="9"/>
  </w:num>
  <w:num w:numId="17" w16cid:durableId="1771199545">
    <w:abstractNumId w:val="6"/>
  </w:num>
  <w:num w:numId="18" w16cid:durableId="5787680">
    <w:abstractNumId w:val="13"/>
  </w:num>
  <w:num w:numId="19" w16cid:durableId="974678215">
    <w:abstractNumId w:val="12"/>
  </w:num>
  <w:num w:numId="20" w16cid:durableId="757478715">
    <w:abstractNumId w:val="16"/>
  </w:num>
  <w:num w:numId="21" w16cid:durableId="1394813516">
    <w:abstractNumId w:val="4"/>
  </w:num>
  <w:num w:numId="22" w16cid:durableId="871265119">
    <w:abstractNumId w:val="3"/>
  </w:num>
  <w:num w:numId="23" w16cid:durableId="65314335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37B1"/>
    <w:rsid w:val="0001447C"/>
    <w:rsid w:val="000152BF"/>
    <w:rsid w:val="00015561"/>
    <w:rsid w:val="00016D83"/>
    <w:rsid w:val="00016F2D"/>
    <w:rsid w:val="00017F23"/>
    <w:rsid w:val="000219AA"/>
    <w:rsid w:val="00022E5D"/>
    <w:rsid w:val="00023E1B"/>
    <w:rsid w:val="0002475A"/>
    <w:rsid w:val="00025166"/>
    <w:rsid w:val="000265CD"/>
    <w:rsid w:val="0002710A"/>
    <w:rsid w:val="00027BE8"/>
    <w:rsid w:val="00031019"/>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4ACA"/>
    <w:rsid w:val="000653A7"/>
    <w:rsid w:val="000660B9"/>
    <w:rsid w:val="00066263"/>
    <w:rsid w:val="00066282"/>
    <w:rsid w:val="0006710A"/>
    <w:rsid w:val="00070F55"/>
    <w:rsid w:val="0007222A"/>
    <w:rsid w:val="00073385"/>
    <w:rsid w:val="00074103"/>
    <w:rsid w:val="00075B9D"/>
    <w:rsid w:val="00076341"/>
    <w:rsid w:val="00077485"/>
    <w:rsid w:val="00077829"/>
    <w:rsid w:val="00080A7F"/>
    <w:rsid w:val="000817F7"/>
    <w:rsid w:val="0008191B"/>
    <w:rsid w:val="00081CE6"/>
    <w:rsid w:val="0008470A"/>
    <w:rsid w:val="00084976"/>
    <w:rsid w:val="00084A1A"/>
    <w:rsid w:val="00087F72"/>
    <w:rsid w:val="00090364"/>
    <w:rsid w:val="00090830"/>
    <w:rsid w:val="00090F1D"/>
    <w:rsid w:val="000918E1"/>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26E"/>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56"/>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0669C"/>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1E0"/>
    <w:rsid w:val="001367AD"/>
    <w:rsid w:val="00136944"/>
    <w:rsid w:val="00136B1D"/>
    <w:rsid w:val="00141227"/>
    <w:rsid w:val="00141482"/>
    <w:rsid w:val="001423AA"/>
    <w:rsid w:val="001446A2"/>
    <w:rsid w:val="0014617A"/>
    <w:rsid w:val="001463F9"/>
    <w:rsid w:val="00146E02"/>
    <w:rsid w:val="00147072"/>
    <w:rsid w:val="00150518"/>
    <w:rsid w:val="001524A5"/>
    <w:rsid w:val="00154EFB"/>
    <w:rsid w:val="00155111"/>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46C1"/>
    <w:rsid w:val="001959BB"/>
    <w:rsid w:val="001A0B9F"/>
    <w:rsid w:val="001A1EEE"/>
    <w:rsid w:val="001A2A59"/>
    <w:rsid w:val="001A312D"/>
    <w:rsid w:val="001A4232"/>
    <w:rsid w:val="001A682B"/>
    <w:rsid w:val="001A6B09"/>
    <w:rsid w:val="001A77C1"/>
    <w:rsid w:val="001A7893"/>
    <w:rsid w:val="001B0267"/>
    <w:rsid w:val="001B07D3"/>
    <w:rsid w:val="001B0B03"/>
    <w:rsid w:val="001B1DB2"/>
    <w:rsid w:val="001B2646"/>
    <w:rsid w:val="001B2CA1"/>
    <w:rsid w:val="001B4FB3"/>
    <w:rsid w:val="001B5212"/>
    <w:rsid w:val="001B6794"/>
    <w:rsid w:val="001B6E72"/>
    <w:rsid w:val="001B712C"/>
    <w:rsid w:val="001B778A"/>
    <w:rsid w:val="001B7E93"/>
    <w:rsid w:val="001C01D2"/>
    <w:rsid w:val="001C0520"/>
    <w:rsid w:val="001C0FF4"/>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E7A50"/>
    <w:rsid w:val="001F0224"/>
    <w:rsid w:val="001F0B49"/>
    <w:rsid w:val="001F22D6"/>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052"/>
    <w:rsid w:val="002B7131"/>
    <w:rsid w:val="002B79A6"/>
    <w:rsid w:val="002C05C8"/>
    <w:rsid w:val="002C2B8E"/>
    <w:rsid w:val="002C2D52"/>
    <w:rsid w:val="002C2D7B"/>
    <w:rsid w:val="002C4CD3"/>
    <w:rsid w:val="002C5034"/>
    <w:rsid w:val="002C5C29"/>
    <w:rsid w:val="002C7746"/>
    <w:rsid w:val="002C7BE8"/>
    <w:rsid w:val="002D1332"/>
    <w:rsid w:val="002D15A9"/>
    <w:rsid w:val="002D1ADF"/>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CEF"/>
    <w:rsid w:val="002F5E80"/>
    <w:rsid w:val="002F73B4"/>
    <w:rsid w:val="002F7607"/>
    <w:rsid w:val="00301DDD"/>
    <w:rsid w:val="00301FB9"/>
    <w:rsid w:val="00301FCF"/>
    <w:rsid w:val="003041CA"/>
    <w:rsid w:val="0030494D"/>
    <w:rsid w:val="00305D16"/>
    <w:rsid w:val="00306233"/>
    <w:rsid w:val="003068B1"/>
    <w:rsid w:val="0030717C"/>
    <w:rsid w:val="0030723B"/>
    <w:rsid w:val="0031105F"/>
    <w:rsid w:val="0031139C"/>
    <w:rsid w:val="00311454"/>
    <w:rsid w:val="003115ED"/>
    <w:rsid w:val="00312232"/>
    <w:rsid w:val="00312EAF"/>
    <w:rsid w:val="00314F6D"/>
    <w:rsid w:val="00315C11"/>
    <w:rsid w:val="0031619A"/>
    <w:rsid w:val="003164A2"/>
    <w:rsid w:val="00316C99"/>
    <w:rsid w:val="00321CF2"/>
    <w:rsid w:val="00322377"/>
    <w:rsid w:val="00322A0A"/>
    <w:rsid w:val="003256F0"/>
    <w:rsid w:val="00326430"/>
    <w:rsid w:val="0032705C"/>
    <w:rsid w:val="0032749C"/>
    <w:rsid w:val="00327913"/>
    <w:rsid w:val="003301E8"/>
    <w:rsid w:val="003309D9"/>
    <w:rsid w:val="0033153B"/>
    <w:rsid w:val="003317CD"/>
    <w:rsid w:val="0033223B"/>
    <w:rsid w:val="00334549"/>
    <w:rsid w:val="00337726"/>
    <w:rsid w:val="0034038A"/>
    <w:rsid w:val="00340418"/>
    <w:rsid w:val="00340CD3"/>
    <w:rsid w:val="003439B0"/>
    <w:rsid w:val="003440D8"/>
    <w:rsid w:val="003441DF"/>
    <w:rsid w:val="00344529"/>
    <w:rsid w:val="0034456F"/>
    <w:rsid w:val="003445CA"/>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15A"/>
    <w:rsid w:val="00355282"/>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838"/>
    <w:rsid w:val="003828BE"/>
    <w:rsid w:val="00383545"/>
    <w:rsid w:val="00383FA5"/>
    <w:rsid w:val="00384100"/>
    <w:rsid w:val="00385D1E"/>
    <w:rsid w:val="003862F0"/>
    <w:rsid w:val="0038675F"/>
    <w:rsid w:val="0039125D"/>
    <w:rsid w:val="00392078"/>
    <w:rsid w:val="0039380D"/>
    <w:rsid w:val="00395DFA"/>
    <w:rsid w:val="00396611"/>
    <w:rsid w:val="0039698A"/>
    <w:rsid w:val="00396B66"/>
    <w:rsid w:val="00397FDA"/>
    <w:rsid w:val="003A0F5D"/>
    <w:rsid w:val="003A1069"/>
    <w:rsid w:val="003A18D4"/>
    <w:rsid w:val="003A2E31"/>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8CF"/>
    <w:rsid w:val="00401D95"/>
    <w:rsid w:val="00402213"/>
    <w:rsid w:val="00403CD5"/>
    <w:rsid w:val="00403F15"/>
    <w:rsid w:val="004049C5"/>
    <w:rsid w:val="00405E50"/>
    <w:rsid w:val="0040787F"/>
    <w:rsid w:val="00411B69"/>
    <w:rsid w:val="00411F13"/>
    <w:rsid w:val="0041345C"/>
    <w:rsid w:val="0041364A"/>
    <w:rsid w:val="00413999"/>
    <w:rsid w:val="0041541D"/>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287"/>
    <w:rsid w:val="00433500"/>
    <w:rsid w:val="00433562"/>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6D75"/>
    <w:rsid w:val="00447C61"/>
    <w:rsid w:val="00450F7A"/>
    <w:rsid w:val="00450F82"/>
    <w:rsid w:val="004532B9"/>
    <w:rsid w:val="0045424B"/>
    <w:rsid w:val="004559D0"/>
    <w:rsid w:val="00457C4D"/>
    <w:rsid w:val="004600D9"/>
    <w:rsid w:val="00460507"/>
    <w:rsid w:val="004614A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4F"/>
    <w:rsid w:val="00473CA0"/>
    <w:rsid w:val="00475888"/>
    <w:rsid w:val="004762F3"/>
    <w:rsid w:val="00476F46"/>
    <w:rsid w:val="00477588"/>
    <w:rsid w:val="004803A9"/>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0572"/>
    <w:rsid w:val="004A179D"/>
    <w:rsid w:val="004A1817"/>
    <w:rsid w:val="004A2339"/>
    <w:rsid w:val="004A40B4"/>
    <w:rsid w:val="004A553D"/>
    <w:rsid w:val="004A5FA8"/>
    <w:rsid w:val="004A65B1"/>
    <w:rsid w:val="004A6746"/>
    <w:rsid w:val="004A6B7E"/>
    <w:rsid w:val="004A7862"/>
    <w:rsid w:val="004B0BB0"/>
    <w:rsid w:val="004B209C"/>
    <w:rsid w:val="004B2438"/>
    <w:rsid w:val="004B24C9"/>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C7AD9"/>
    <w:rsid w:val="004D1269"/>
    <w:rsid w:val="004D2055"/>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2982"/>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272"/>
    <w:rsid w:val="00532454"/>
    <w:rsid w:val="0053262B"/>
    <w:rsid w:val="00533780"/>
    <w:rsid w:val="00533FB7"/>
    <w:rsid w:val="0053427F"/>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507"/>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1D6B"/>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24A6"/>
    <w:rsid w:val="005E4D46"/>
    <w:rsid w:val="005E526F"/>
    <w:rsid w:val="005E6C8B"/>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BF3"/>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418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0C8"/>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6659"/>
    <w:rsid w:val="006E70E9"/>
    <w:rsid w:val="006E7646"/>
    <w:rsid w:val="006E786E"/>
    <w:rsid w:val="006E7CFD"/>
    <w:rsid w:val="006F10F2"/>
    <w:rsid w:val="006F4298"/>
    <w:rsid w:val="006F5A9E"/>
    <w:rsid w:val="006F5C26"/>
    <w:rsid w:val="006F6144"/>
    <w:rsid w:val="006F6472"/>
    <w:rsid w:val="007013B3"/>
    <w:rsid w:val="00701B6D"/>
    <w:rsid w:val="00701E6D"/>
    <w:rsid w:val="007024DB"/>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01B"/>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362"/>
    <w:rsid w:val="00751B94"/>
    <w:rsid w:val="00752393"/>
    <w:rsid w:val="007531DC"/>
    <w:rsid w:val="00753F87"/>
    <w:rsid w:val="00754D43"/>
    <w:rsid w:val="007569D8"/>
    <w:rsid w:val="00757280"/>
    <w:rsid w:val="007574D2"/>
    <w:rsid w:val="00757884"/>
    <w:rsid w:val="0075793C"/>
    <w:rsid w:val="0075796D"/>
    <w:rsid w:val="00757C14"/>
    <w:rsid w:val="00760A52"/>
    <w:rsid w:val="00760D27"/>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76D07"/>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B5EC9"/>
    <w:rsid w:val="007C0072"/>
    <w:rsid w:val="007C02BE"/>
    <w:rsid w:val="007C1182"/>
    <w:rsid w:val="007C1489"/>
    <w:rsid w:val="007C1D12"/>
    <w:rsid w:val="007C2196"/>
    <w:rsid w:val="007C2B11"/>
    <w:rsid w:val="007C3605"/>
    <w:rsid w:val="007C5005"/>
    <w:rsid w:val="007C50A7"/>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E37"/>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6100"/>
    <w:rsid w:val="0082767F"/>
    <w:rsid w:val="00827E45"/>
    <w:rsid w:val="00827FDC"/>
    <w:rsid w:val="008307F2"/>
    <w:rsid w:val="0083139F"/>
    <w:rsid w:val="00831917"/>
    <w:rsid w:val="00833386"/>
    <w:rsid w:val="00833E11"/>
    <w:rsid w:val="00834335"/>
    <w:rsid w:val="008346AC"/>
    <w:rsid w:val="00834804"/>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154E"/>
    <w:rsid w:val="008833AF"/>
    <w:rsid w:val="00883C38"/>
    <w:rsid w:val="0088430D"/>
    <w:rsid w:val="00884BC8"/>
    <w:rsid w:val="00884BE4"/>
    <w:rsid w:val="008865B6"/>
    <w:rsid w:val="00886931"/>
    <w:rsid w:val="008913F2"/>
    <w:rsid w:val="008919F7"/>
    <w:rsid w:val="00891F8F"/>
    <w:rsid w:val="008927F9"/>
    <w:rsid w:val="00895C6D"/>
    <w:rsid w:val="00896457"/>
    <w:rsid w:val="0089674B"/>
    <w:rsid w:val="008A0890"/>
    <w:rsid w:val="008A1BB3"/>
    <w:rsid w:val="008A26D4"/>
    <w:rsid w:val="008A3ED6"/>
    <w:rsid w:val="008A3EE6"/>
    <w:rsid w:val="008A63DC"/>
    <w:rsid w:val="008A6931"/>
    <w:rsid w:val="008A7CC4"/>
    <w:rsid w:val="008A7EDC"/>
    <w:rsid w:val="008A7F3C"/>
    <w:rsid w:val="008A7FCC"/>
    <w:rsid w:val="008B002E"/>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E7693"/>
    <w:rsid w:val="008F0E22"/>
    <w:rsid w:val="008F2347"/>
    <w:rsid w:val="008F2787"/>
    <w:rsid w:val="008F2EDC"/>
    <w:rsid w:val="008F32D0"/>
    <w:rsid w:val="008F3768"/>
    <w:rsid w:val="008F4C13"/>
    <w:rsid w:val="008F5635"/>
    <w:rsid w:val="008F777E"/>
    <w:rsid w:val="008F7D3F"/>
    <w:rsid w:val="009016FE"/>
    <w:rsid w:val="00903F99"/>
    <w:rsid w:val="009076DF"/>
    <w:rsid w:val="00907F64"/>
    <w:rsid w:val="009158A2"/>
    <w:rsid w:val="00922D2D"/>
    <w:rsid w:val="009231FF"/>
    <w:rsid w:val="00923538"/>
    <w:rsid w:val="00924919"/>
    <w:rsid w:val="00924F8D"/>
    <w:rsid w:val="00925962"/>
    <w:rsid w:val="009260C9"/>
    <w:rsid w:val="00927304"/>
    <w:rsid w:val="00927615"/>
    <w:rsid w:val="00930067"/>
    <w:rsid w:val="00930337"/>
    <w:rsid w:val="00932972"/>
    <w:rsid w:val="00933F31"/>
    <w:rsid w:val="00934C2E"/>
    <w:rsid w:val="00935577"/>
    <w:rsid w:val="00935A3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3F1D"/>
    <w:rsid w:val="00954449"/>
    <w:rsid w:val="0095470C"/>
    <w:rsid w:val="00954C2F"/>
    <w:rsid w:val="009552B8"/>
    <w:rsid w:val="00955384"/>
    <w:rsid w:val="00955D85"/>
    <w:rsid w:val="00956F7F"/>
    <w:rsid w:val="0095750E"/>
    <w:rsid w:val="0095760C"/>
    <w:rsid w:val="0096030E"/>
    <w:rsid w:val="00960C7B"/>
    <w:rsid w:val="009634D7"/>
    <w:rsid w:val="009636BD"/>
    <w:rsid w:val="0096404F"/>
    <w:rsid w:val="009654DC"/>
    <w:rsid w:val="00965674"/>
    <w:rsid w:val="00965872"/>
    <w:rsid w:val="00966940"/>
    <w:rsid w:val="00966AEF"/>
    <w:rsid w:val="009670C9"/>
    <w:rsid w:val="009672CA"/>
    <w:rsid w:val="00971127"/>
    <w:rsid w:val="009714A1"/>
    <w:rsid w:val="00972390"/>
    <w:rsid w:val="009735C1"/>
    <w:rsid w:val="00973C0E"/>
    <w:rsid w:val="009757A9"/>
    <w:rsid w:val="0097790F"/>
    <w:rsid w:val="009806EA"/>
    <w:rsid w:val="009817DF"/>
    <w:rsid w:val="00982076"/>
    <w:rsid w:val="00982AD4"/>
    <w:rsid w:val="0098587B"/>
    <w:rsid w:val="00986616"/>
    <w:rsid w:val="00986A1E"/>
    <w:rsid w:val="0098715E"/>
    <w:rsid w:val="00987368"/>
    <w:rsid w:val="009874FA"/>
    <w:rsid w:val="00990383"/>
    <w:rsid w:val="009928DD"/>
    <w:rsid w:val="00994A5A"/>
    <w:rsid w:val="00994CEC"/>
    <w:rsid w:val="0099517B"/>
    <w:rsid w:val="009953DA"/>
    <w:rsid w:val="0099577A"/>
    <w:rsid w:val="0099585E"/>
    <w:rsid w:val="00995DA7"/>
    <w:rsid w:val="00997077"/>
    <w:rsid w:val="0099764C"/>
    <w:rsid w:val="009A0F7B"/>
    <w:rsid w:val="009A11AB"/>
    <w:rsid w:val="009A125A"/>
    <w:rsid w:val="009A1939"/>
    <w:rsid w:val="009A2D4F"/>
    <w:rsid w:val="009A3023"/>
    <w:rsid w:val="009A4922"/>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FED"/>
    <w:rsid w:val="009E3A54"/>
    <w:rsid w:val="009E54BD"/>
    <w:rsid w:val="009E5606"/>
    <w:rsid w:val="009E5FA8"/>
    <w:rsid w:val="009E64DF"/>
    <w:rsid w:val="009E7503"/>
    <w:rsid w:val="009E7CCA"/>
    <w:rsid w:val="009F093E"/>
    <w:rsid w:val="009F0E33"/>
    <w:rsid w:val="009F13C5"/>
    <w:rsid w:val="009F2B14"/>
    <w:rsid w:val="009F2B62"/>
    <w:rsid w:val="009F4790"/>
    <w:rsid w:val="009F490A"/>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18C"/>
    <w:rsid w:val="00A15E56"/>
    <w:rsid w:val="00A15FB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67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4E1"/>
    <w:rsid w:val="00A81D4B"/>
    <w:rsid w:val="00A81ED3"/>
    <w:rsid w:val="00A827F2"/>
    <w:rsid w:val="00A82C10"/>
    <w:rsid w:val="00A832D2"/>
    <w:rsid w:val="00A84A53"/>
    <w:rsid w:val="00A85F97"/>
    <w:rsid w:val="00A871B6"/>
    <w:rsid w:val="00A871E1"/>
    <w:rsid w:val="00A90696"/>
    <w:rsid w:val="00A91401"/>
    <w:rsid w:val="00A92389"/>
    <w:rsid w:val="00A93381"/>
    <w:rsid w:val="00A9357B"/>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3AC5"/>
    <w:rsid w:val="00AB49DB"/>
    <w:rsid w:val="00AB4ACD"/>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3BF3"/>
    <w:rsid w:val="00AF4737"/>
    <w:rsid w:val="00AF53A9"/>
    <w:rsid w:val="00AF5584"/>
    <w:rsid w:val="00AF64F6"/>
    <w:rsid w:val="00AF6817"/>
    <w:rsid w:val="00AF6D93"/>
    <w:rsid w:val="00AF7848"/>
    <w:rsid w:val="00B01283"/>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17B8D"/>
    <w:rsid w:val="00B2019C"/>
    <w:rsid w:val="00B221C5"/>
    <w:rsid w:val="00B22FB8"/>
    <w:rsid w:val="00B2304F"/>
    <w:rsid w:val="00B256AB"/>
    <w:rsid w:val="00B26FDA"/>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1D72"/>
    <w:rsid w:val="00B42B06"/>
    <w:rsid w:val="00B4364F"/>
    <w:rsid w:val="00B43CD7"/>
    <w:rsid w:val="00B4619B"/>
    <w:rsid w:val="00B465D4"/>
    <w:rsid w:val="00B46623"/>
    <w:rsid w:val="00B47D6E"/>
    <w:rsid w:val="00B500C6"/>
    <w:rsid w:val="00B502A6"/>
    <w:rsid w:val="00B522BD"/>
    <w:rsid w:val="00B54703"/>
    <w:rsid w:val="00B55FAB"/>
    <w:rsid w:val="00B57829"/>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1F4"/>
    <w:rsid w:val="00B85CDC"/>
    <w:rsid w:val="00B85D47"/>
    <w:rsid w:val="00B86695"/>
    <w:rsid w:val="00B86CDC"/>
    <w:rsid w:val="00B8753B"/>
    <w:rsid w:val="00B90233"/>
    <w:rsid w:val="00B91163"/>
    <w:rsid w:val="00B92C3F"/>
    <w:rsid w:val="00B93901"/>
    <w:rsid w:val="00B961F4"/>
    <w:rsid w:val="00B97103"/>
    <w:rsid w:val="00B97703"/>
    <w:rsid w:val="00BA0B62"/>
    <w:rsid w:val="00BA2299"/>
    <w:rsid w:val="00BA4D3F"/>
    <w:rsid w:val="00BA5244"/>
    <w:rsid w:val="00BA6C25"/>
    <w:rsid w:val="00BA6C7F"/>
    <w:rsid w:val="00BB0FEC"/>
    <w:rsid w:val="00BB2671"/>
    <w:rsid w:val="00BB4D2C"/>
    <w:rsid w:val="00BB6A23"/>
    <w:rsid w:val="00BB6BDE"/>
    <w:rsid w:val="00BB793D"/>
    <w:rsid w:val="00BB797B"/>
    <w:rsid w:val="00BC11A8"/>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9FD"/>
    <w:rsid w:val="00BE1B0F"/>
    <w:rsid w:val="00BE205F"/>
    <w:rsid w:val="00BE3C91"/>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1C3"/>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0F07"/>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C5F"/>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0321"/>
    <w:rsid w:val="00D03EF0"/>
    <w:rsid w:val="00D049B1"/>
    <w:rsid w:val="00D04F26"/>
    <w:rsid w:val="00D066EC"/>
    <w:rsid w:val="00D06962"/>
    <w:rsid w:val="00D06CA0"/>
    <w:rsid w:val="00D078BA"/>
    <w:rsid w:val="00D10C04"/>
    <w:rsid w:val="00D12F84"/>
    <w:rsid w:val="00D13682"/>
    <w:rsid w:val="00D1374A"/>
    <w:rsid w:val="00D14009"/>
    <w:rsid w:val="00D14AB9"/>
    <w:rsid w:val="00D14C4D"/>
    <w:rsid w:val="00D15DA1"/>
    <w:rsid w:val="00D163BC"/>
    <w:rsid w:val="00D1758B"/>
    <w:rsid w:val="00D179EF"/>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5AC4"/>
    <w:rsid w:val="00D363F0"/>
    <w:rsid w:val="00D36677"/>
    <w:rsid w:val="00D36688"/>
    <w:rsid w:val="00D37D75"/>
    <w:rsid w:val="00D401CF"/>
    <w:rsid w:val="00D41708"/>
    <w:rsid w:val="00D41D76"/>
    <w:rsid w:val="00D4214E"/>
    <w:rsid w:val="00D43A87"/>
    <w:rsid w:val="00D45657"/>
    <w:rsid w:val="00D45BBF"/>
    <w:rsid w:val="00D460DE"/>
    <w:rsid w:val="00D47F0B"/>
    <w:rsid w:val="00D5155E"/>
    <w:rsid w:val="00D51FC0"/>
    <w:rsid w:val="00D527AA"/>
    <w:rsid w:val="00D5397C"/>
    <w:rsid w:val="00D53C20"/>
    <w:rsid w:val="00D53D70"/>
    <w:rsid w:val="00D56A8D"/>
    <w:rsid w:val="00D56C64"/>
    <w:rsid w:val="00D56CD0"/>
    <w:rsid w:val="00D56D72"/>
    <w:rsid w:val="00D5709E"/>
    <w:rsid w:val="00D57AC9"/>
    <w:rsid w:val="00D57DCA"/>
    <w:rsid w:val="00D60048"/>
    <w:rsid w:val="00D602BB"/>
    <w:rsid w:val="00D63E18"/>
    <w:rsid w:val="00D63FC8"/>
    <w:rsid w:val="00D640BA"/>
    <w:rsid w:val="00D652C9"/>
    <w:rsid w:val="00D66453"/>
    <w:rsid w:val="00D665C9"/>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BB0"/>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080"/>
    <w:rsid w:val="00DC3B82"/>
    <w:rsid w:val="00DC5884"/>
    <w:rsid w:val="00DC5F4E"/>
    <w:rsid w:val="00DC6498"/>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227D"/>
    <w:rsid w:val="00E03354"/>
    <w:rsid w:val="00E033BD"/>
    <w:rsid w:val="00E03979"/>
    <w:rsid w:val="00E03FF1"/>
    <w:rsid w:val="00E044AB"/>
    <w:rsid w:val="00E06327"/>
    <w:rsid w:val="00E10CF8"/>
    <w:rsid w:val="00E10DDA"/>
    <w:rsid w:val="00E12268"/>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96F"/>
    <w:rsid w:val="00E363E1"/>
    <w:rsid w:val="00E3759E"/>
    <w:rsid w:val="00E37F64"/>
    <w:rsid w:val="00E402A8"/>
    <w:rsid w:val="00E41672"/>
    <w:rsid w:val="00E41A0E"/>
    <w:rsid w:val="00E43AD9"/>
    <w:rsid w:val="00E440F0"/>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1C6"/>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488C"/>
    <w:rsid w:val="00EB5461"/>
    <w:rsid w:val="00EB560F"/>
    <w:rsid w:val="00EB5AE5"/>
    <w:rsid w:val="00EB7C04"/>
    <w:rsid w:val="00EC04CE"/>
    <w:rsid w:val="00EC1A7B"/>
    <w:rsid w:val="00EC2ABA"/>
    <w:rsid w:val="00EC4277"/>
    <w:rsid w:val="00EC4FB1"/>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C8"/>
    <w:rsid w:val="00EE611C"/>
    <w:rsid w:val="00EF04A5"/>
    <w:rsid w:val="00EF0E3B"/>
    <w:rsid w:val="00EF19AA"/>
    <w:rsid w:val="00EF20E6"/>
    <w:rsid w:val="00EF24CD"/>
    <w:rsid w:val="00EF2EF0"/>
    <w:rsid w:val="00EF3C80"/>
    <w:rsid w:val="00EF44F7"/>
    <w:rsid w:val="00EF4831"/>
    <w:rsid w:val="00EF51F1"/>
    <w:rsid w:val="00EF5840"/>
    <w:rsid w:val="00EF5DE6"/>
    <w:rsid w:val="00F008D7"/>
    <w:rsid w:val="00F01D9E"/>
    <w:rsid w:val="00F043C7"/>
    <w:rsid w:val="00F05830"/>
    <w:rsid w:val="00F058DF"/>
    <w:rsid w:val="00F05BF4"/>
    <w:rsid w:val="00F05E59"/>
    <w:rsid w:val="00F07005"/>
    <w:rsid w:val="00F070BE"/>
    <w:rsid w:val="00F0724C"/>
    <w:rsid w:val="00F12CF6"/>
    <w:rsid w:val="00F13619"/>
    <w:rsid w:val="00F14891"/>
    <w:rsid w:val="00F15078"/>
    <w:rsid w:val="00F16B65"/>
    <w:rsid w:val="00F20177"/>
    <w:rsid w:val="00F20E2F"/>
    <w:rsid w:val="00F2109F"/>
    <w:rsid w:val="00F22406"/>
    <w:rsid w:val="00F22B9A"/>
    <w:rsid w:val="00F23C95"/>
    <w:rsid w:val="00F23CC1"/>
    <w:rsid w:val="00F2447A"/>
    <w:rsid w:val="00F247F5"/>
    <w:rsid w:val="00F24B47"/>
    <w:rsid w:val="00F25091"/>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4E44"/>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FDB"/>
    <w:rsid w:val="00F71322"/>
    <w:rsid w:val="00F72835"/>
    <w:rsid w:val="00F72A6B"/>
    <w:rsid w:val="00F72E08"/>
    <w:rsid w:val="00F74B0A"/>
    <w:rsid w:val="00F80648"/>
    <w:rsid w:val="00F80802"/>
    <w:rsid w:val="00F813FD"/>
    <w:rsid w:val="00F8218B"/>
    <w:rsid w:val="00F8392E"/>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47B9"/>
    <w:rsid w:val="00FA5B15"/>
    <w:rsid w:val="00FA5BDE"/>
    <w:rsid w:val="00FA5CC4"/>
    <w:rsid w:val="00FA7974"/>
    <w:rsid w:val="00FB020A"/>
    <w:rsid w:val="00FB28F2"/>
    <w:rsid w:val="00FB38F7"/>
    <w:rsid w:val="00FB4E85"/>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C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BodyTextChar">
    <w:name w:val="Body Text Char"/>
    <w:basedOn w:val="DefaultParagraphFont"/>
    <w:link w:val="BodyText"/>
    <w:semiHidden/>
    <w:rsid w:val="005E6C8B"/>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2293</TotalTime>
  <Pages>5</Pages>
  <Words>1614</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1041</cp:revision>
  <cp:lastPrinted>2018-05-22T10:28:00Z</cp:lastPrinted>
  <dcterms:created xsi:type="dcterms:W3CDTF">2020-07-28T07:52:00Z</dcterms:created>
  <dcterms:modified xsi:type="dcterms:W3CDTF">2023-05-12T02:12:00Z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